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XSpec="center" w:tblpY="1711"/>
        <w:tblW w:w="109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5"/>
      </w:tblGrid>
      <w:tr w:rsidR="007821C8" w14:paraId="14994C4C" w14:textId="77777777" w:rsidTr="007130ED">
        <w:trPr>
          <w:trHeight w:val="2052"/>
        </w:trPr>
        <w:tc>
          <w:tcPr>
            <w:tcW w:w="10915" w:type="dxa"/>
            <w:vAlign w:val="bottom"/>
          </w:tcPr>
          <w:p w14:paraId="72BB4029" w14:textId="65570210" w:rsidR="007821C8" w:rsidRPr="007821C8" w:rsidRDefault="00FA0701" w:rsidP="007821C8">
            <w:pPr>
              <w:pStyle w:val="Tittel"/>
              <w:rPr>
                <w:sz w:val="48"/>
                <w:szCs w:val="48"/>
              </w:rPr>
            </w:pPr>
            <w:r>
              <w:rPr>
                <w:b/>
              </w:rPr>
              <w:t>D2-</w:t>
            </w:r>
            <w:r w:rsidR="00014DBB">
              <w:rPr>
                <w:b/>
              </w:rPr>
              <w:t>P</w:t>
            </w:r>
            <w:r w:rsidR="00D83770">
              <w:rPr>
                <w:b/>
              </w:rPr>
              <w:t>5</w:t>
            </w:r>
            <w:r w:rsidR="0063051A">
              <w:rPr>
                <w:b/>
              </w:rPr>
              <w:t xml:space="preserve"> </w:t>
            </w:r>
            <w:r>
              <w:rPr>
                <w:b/>
              </w:rPr>
              <w:t>-</w:t>
            </w:r>
            <w:sdt>
              <w:sdtPr>
                <w:rPr>
                  <w:b/>
                </w:rPr>
                <w:alias w:val="Tittel"/>
                <w:tag w:val="Tittel"/>
                <w:id w:val="-1454546661"/>
                <w:placeholder>
                  <w:docPart w:val="E7F022376F6A4938924849B96924E452"/>
                </w:placeholder>
                <w:dataBinding w:xpath="/root[1]/tittel[1]" w:storeItemID="{0F9B369B-CCEA-4D8F-9E4F-1534FE2AD680}"/>
                <w:text w:multiLine="1"/>
              </w:sdtPr>
              <w:sdtEndPr/>
              <w:sdtContent>
                <w:r w:rsidR="003E72C6" w:rsidRPr="003E72C6">
                  <w:rPr>
                    <w:b/>
                  </w:rPr>
                  <w:t xml:space="preserve"> </w:t>
                </w:r>
                <w:r w:rsidR="00D83770">
                  <w:rPr>
                    <w:b/>
                  </w:rPr>
                  <w:t>Plan for håndtering av skred og flom</w:t>
                </w:r>
              </w:sdtContent>
            </w:sdt>
          </w:p>
        </w:tc>
      </w:tr>
    </w:tbl>
    <w:p w14:paraId="174FD374" w14:textId="47D0D44B" w:rsidR="00476128" w:rsidRPr="003C2C69" w:rsidRDefault="00FE7EEE" w:rsidP="00476128">
      <w:pPr>
        <w:ind w:left="0"/>
        <w:rPr>
          <w:rFonts w:eastAsia="Calibri" w:cs="Calibri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7F1ED9F" wp14:editId="1A8D1912">
            <wp:simplePos x="0" y="0"/>
            <wp:positionH relativeFrom="margin">
              <wp:posOffset>-104775</wp:posOffset>
            </wp:positionH>
            <wp:positionV relativeFrom="topMargin">
              <wp:posOffset>521970</wp:posOffset>
            </wp:positionV>
            <wp:extent cx="1625600" cy="506264"/>
            <wp:effectExtent l="0" t="0" r="0" b="0"/>
            <wp:wrapNone/>
            <wp:docPr id="29" name="Bild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go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5062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C2C69" w:rsidRPr="003C2C69">
        <w:rPr>
          <w:b/>
          <w:sz w:val="28"/>
          <w:szCs w:val="30"/>
          <w:lang w:eastAsia="nb-NO"/>
        </w:rPr>
        <w:t xml:space="preserve">Driftskontrakt veg – </w:t>
      </w:r>
      <w:r w:rsidR="00F21425">
        <w:rPr>
          <w:b/>
          <w:sz w:val="28"/>
          <w:szCs w:val="30"/>
          <w:lang w:eastAsia="nb-NO"/>
        </w:rPr>
        <w:t>3406 Solør 2027-2033</w:t>
      </w:r>
    </w:p>
    <w:sdt>
      <w:sdtPr>
        <w:id w:val="948745477"/>
        <w:docPartObj>
          <w:docPartGallery w:val="Cover Pages"/>
          <w:docPartUnique/>
        </w:docPartObj>
      </w:sdtPr>
      <w:sdtEndPr/>
      <w:sdtContent>
        <w:p w14:paraId="178478B2" w14:textId="06E03B05" w:rsidR="004D577D" w:rsidRPr="00A9156D" w:rsidRDefault="004D577D" w:rsidP="007821C8">
          <w:pPr>
            <w:ind w:left="0"/>
            <w:rPr>
              <w:b/>
              <w:color w:val="FF0000"/>
            </w:rPr>
          </w:pPr>
        </w:p>
        <w:sdt>
          <w:sdtPr>
            <w:id w:val="-1441446914"/>
            <w:lock w:val="contentLocked"/>
            <w:placeholder>
              <w:docPart w:val="4B57A7310A9940DDAF1AB2A70CC3F5B0"/>
            </w:placeholder>
            <w:group/>
          </w:sdtPr>
          <w:sdtEndPr/>
          <w:sdtContent>
            <w:p w14:paraId="501709F9" w14:textId="77777777" w:rsidR="007D3CCD" w:rsidRDefault="007D3CCD">
              <w:r>
                <w:rPr>
                  <w:noProof/>
                </w:rPr>
                <w:drawing>
                  <wp:anchor distT="0" distB="0" distL="114300" distR="114300" simplePos="0" relativeHeight="251666432" behindDoc="1" locked="0" layoutInCell="1" allowOverlap="1" wp14:anchorId="609DE5CF" wp14:editId="24861762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3124200</wp:posOffset>
                    </wp:positionV>
                    <wp:extent cx="7563600" cy="7569437"/>
                    <wp:effectExtent l="0" t="0" r="0" b="0"/>
                    <wp:wrapNone/>
                    <wp:docPr id="7" name="Bilde 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forside.emf"/>
                            <pic:cNvPicPr/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563600" cy="756943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p>
          </w:sdtContent>
        </w:sdt>
      </w:sdtContent>
    </w:sdt>
    <w:p w14:paraId="1EE66FF9" w14:textId="77777777" w:rsidR="00B758E5" w:rsidRDefault="00B758E5"/>
    <w:p w14:paraId="0962671F" w14:textId="77777777" w:rsidR="00C75825" w:rsidRDefault="00DB0D1A">
      <w:pPr>
        <w:spacing w:after="160" w:line="259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73BD4A1" wp14:editId="5D591002">
                <wp:simplePos x="0" y="0"/>
                <wp:positionH relativeFrom="column">
                  <wp:posOffset>2108584</wp:posOffset>
                </wp:positionH>
                <wp:positionV relativeFrom="page">
                  <wp:posOffset>808074</wp:posOffset>
                </wp:positionV>
                <wp:extent cx="3836035" cy="313690"/>
                <wp:effectExtent l="0" t="0" r="12065" b="10160"/>
                <wp:wrapNone/>
                <wp:docPr id="4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6035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9BCC" w14:textId="017C51CA" w:rsidR="00F82443" w:rsidRDefault="001819FC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sdt>
                              <w:sdtPr>
                                <w:rPr>
                                  <w:b/>
                                  <w:lang w:val="nn-NO"/>
                                </w:rPr>
                                <w:alias w:val="Dokumenttype"/>
                                <w:tag w:val="Dokumenttype"/>
                                <w:id w:val="-203637946"/>
                                <w:placeholder>
                                  <w:docPart w:val="D4D85E9FC9F44B7BA2DA5C1D70089254"/>
                                </w:placeholder>
                                <w:dataBinding w:xpath="/root[1]/doktyp[1]" w:storeItemID="{0F9B369B-CCEA-4D8F-9E4F-1534FE2AD680}"/>
                                <w:text w:multiLine="1"/>
                              </w:sdtPr>
                              <w:sdtEndPr/>
                              <w:sdtContent>
                                <w:r w:rsidR="00F82443">
                                  <w:rPr>
                                    <w:b/>
                                    <w:lang w:val="nn-NO"/>
                                  </w:rPr>
                                  <w:t>Planer</w:t>
                                </w:r>
                              </w:sdtContent>
                            </w:sdt>
                          </w:p>
                          <w:p w14:paraId="66547B41" w14:textId="7452632A" w:rsidR="00F82443" w:rsidRPr="00FA0701" w:rsidRDefault="00F82443" w:rsidP="001358CF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  <w:r>
                              <w:rPr>
                                <w:b/>
                                <w:lang w:val="nn-NO"/>
                              </w:rPr>
                              <w:t xml:space="preserve">Dato: </w:t>
                            </w:r>
                            <w:r w:rsidR="00F21425">
                              <w:rPr>
                                <w:b/>
                                <w:lang w:val="nn-NO"/>
                              </w:rPr>
                              <w:t>02.09.2026</w:t>
                            </w:r>
                          </w:p>
                          <w:p w14:paraId="14A69AF9" w14:textId="4F0B0BAC" w:rsidR="00F82443" w:rsidRPr="00FA0701" w:rsidRDefault="00F82443" w:rsidP="00D276E8">
                            <w:pPr>
                              <w:jc w:val="right"/>
                              <w:rPr>
                                <w:b/>
                                <w:lang w:val="nn-NO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3BD4A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166.05pt;margin-top:63.65pt;width:302.05pt;height:24.7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" filled="f" stroked="f">
                <v:textbox style="mso-fit-shape-to-text:t" inset="0,0,0,0">
                  <w:txbxContent>
                    <w:p w14:paraId="75CB9BCC" w14:textId="017C51CA" w:rsidR="00F82443" w:rsidRDefault="00EF0A4F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sdt>
                        <w:sdtPr>
                          <w:rPr>
                            <w:b/>
                            <w:lang w:val="nn-NO"/>
                          </w:rPr>
                          <w:alias w:val="Dokumenttype"/>
                          <w:tag w:val="Dokumenttype"/>
                          <w:id w:val="-203637946"/>
                          <w:placeholder>
                            <w:docPart w:val="D4D85E9FC9F44B7BA2DA5C1D70089254"/>
                          </w:placeholder>
                          <w:dataBinding w:xpath="/root[1]/doktyp[1]" w:storeItemID="{0F9B369B-CCEA-4D8F-9E4F-1534FE2AD680}"/>
                          <w:text w:multiLine="1"/>
                        </w:sdtPr>
                        <w:sdtEndPr/>
                        <w:sdtContent>
                          <w:r w:rsidR="00F82443">
                            <w:rPr>
                              <w:b/>
                              <w:lang w:val="nn-NO"/>
                            </w:rPr>
                            <w:t>Planer</w:t>
                          </w:r>
                        </w:sdtContent>
                      </w:sdt>
                    </w:p>
                    <w:p w14:paraId="66547B41" w14:textId="7452632A" w:rsidR="00F82443" w:rsidRPr="00FA0701" w:rsidRDefault="00F82443" w:rsidP="001358CF">
                      <w:pPr>
                        <w:jc w:val="right"/>
                        <w:rPr>
                          <w:b/>
                          <w:lang w:val="nn-NO"/>
                        </w:rPr>
                      </w:pPr>
                      <w:r>
                        <w:rPr>
                          <w:b/>
                          <w:lang w:val="nn-NO"/>
                        </w:rPr>
                        <w:t xml:space="preserve">Dato: </w:t>
                      </w:r>
                      <w:r w:rsidR="00F21425">
                        <w:rPr>
                          <w:b/>
                          <w:lang w:val="nn-NO"/>
                        </w:rPr>
                        <w:t>02.09.2026</w:t>
                      </w:r>
                    </w:p>
                    <w:p w14:paraId="14A69AF9" w14:textId="4F0B0BAC" w:rsidR="00F82443" w:rsidRPr="00FA0701" w:rsidRDefault="00F82443" w:rsidP="00D276E8">
                      <w:pPr>
                        <w:jc w:val="right"/>
                        <w:rPr>
                          <w:b/>
                          <w:lang w:val="nn-NO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1F1AC490" w14:textId="77777777" w:rsidR="00FA311A" w:rsidRDefault="00FA311A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24"/>
          <w:szCs w:val="32"/>
        </w:rPr>
      </w:pPr>
      <w:r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0"/>
          <w:lang w:eastAsia="en-US"/>
        </w:rPr>
        <w:id w:val="-1941982847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CC03142" w14:textId="77777777" w:rsidR="00C21474" w:rsidRDefault="00C21474" w:rsidP="00E63340">
          <w:pPr>
            <w:pStyle w:val="Overskriftforinnholdsfortegnelse"/>
            <w:spacing w:before="120" w:after="120" w:line="240" w:lineRule="auto"/>
          </w:pPr>
          <w:r>
            <w:t>Innhold</w:t>
          </w:r>
        </w:p>
        <w:p w14:paraId="130D82A0" w14:textId="5798E23A" w:rsidR="003174CC" w:rsidRDefault="00C21474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TOC \o "1-3" \h \z \u </w:instrText>
          </w:r>
          <w:r>
            <w:rPr>
              <w:bCs/>
            </w:rPr>
            <w:fldChar w:fldCharType="separate"/>
          </w:r>
          <w:hyperlink w:anchor="_Toc238472030" w:history="1">
            <w:r w:rsidR="003174CC" w:rsidRPr="00A63CEC">
              <w:rPr>
                <w:rStyle w:val="Hyperkobling"/>
              </w:rPr>
              <w:t>P5-1-Referanser</w:t>
            </w:r>
            <w:r w:rsidR="003174CC">
              <w:rPr>
                <w:webHidden/>
              </w:rPr>
              <w:tab/>
            </w:r>
            <w:r w:rsidR="003174CC">
              <w:rPr>
                <w:webHidden/>
              </w:rPr>
              <w:fldChar w:fldCharType="begin"/>
            </w:r>
            <w:r w:rsidR="003174CC">
              <w:rPr>
                <w:webHidden/>
              </w:rPr>
              <w:instrText xml:space="preserve"> PAGEREF _Toc238472030 \h </w:instrText>
            </w:r>
            <w:r w:rsidR="003174CC">
              <w:rPr>
                <w:webHidden/>
              </w:rPr>
            </w:r>
            <w:r w:rsidR="003174CC">
              <w:rPr>
                <w:webHidden/>
              </w:rPr>
              <w:fldChar w:fldCharType="separate"/>
            </w:r>
            <w:r w:rsidR="003174CC">
              <w:rPr>
                <w:webHidden/>
              </w:rPr>
              <w:t>2</w:t>
            </w:r>
            <w:r w:rsidR="003174CC">
              <w:rPr>
                <w:webHidden/>
              </w:rPr>
              <w:fldChar w:fldCharType="end"/>
            </w:r>
          </w:hyperlink>
        </w:p>
        <w:p w14:paraId="0858DF83" w14:textId="674E5CBB" w:rsidR="003174CC" w:rsidRDefault="003174C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472031" w:history="1">
            <w:r w:rsidRPr="00A63CEC">
              <w:rPr>
                <w:rStyle w:val="Hyperkobling"/>
              </w:rPr>
              <w:t>P5-2-Oversikt over steder/strekninger med skredfare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_Toc238472031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4835E95" w14:textId="264A68B0" w:rsidR="003174CC" w:rsidRDefault="003174C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472032" w:history="1">
            <w:r w:rsidRPr="00A63CEC">
              <w:rPr>
                <w:rStyle w:val="Hyperkobling"/>
              </w:rPr>
              <w:t>P5-3-Steder/strekninger med flomfare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_Toc238472032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ED06A98" w14:textId="5EE3A5B1" w:rsidR="003174CC" w:rsidRDefault="003174C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472033" w:history="1">
            <w:r w:rsidRPr="00A63CEC">
              <w:rPr>
                <w:rStyle w:val="Hyperkobling"/>
              </w:rPr>
              <w:t>P5-4-Overvåke flom- og skredfare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_Toc238472033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2C963BB6" w14:textId="0007C2E8" w:rsidR="003174CC" w:rsidRDefault="003174C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472034" w:history="1">
            <w:r w:rsidRPr="00A63CEC">
              <w:rPr>
                <w:rStyle w:val="Hyperkobling"/>
              </w:rPr>
              <w:t>P5-5-Håndtering av uforutsette skred- og flomsituasjoner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_Toc238472034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A7D7D93" w14:textId="03AE84D0" w:rsidR="003174CC" w:rsidRDefault="003174CC">
          <w:pPr>
            <w:pStyle w:val="INNH2"/>
            <w:rPr>
              <w:rFonts w:eastAsiaTheme="minorEastAsia"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38472035" w:history="1">
            <w:r w:rsidRPr="00A63CEC">
              <w:rPr>
                <w:rStyle w:val="Hyperkobling"/>
              </w:rPr>
              <w:t>P5-6-Rapportering av skred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_Toc238472035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F1461F9" w14:textId="5B473CAE" w:rsidR="00FA311A" w:rsidRDefault="00C21474" w:rsidP="0048053C">
          <w:pPr>
            <w:spacing w:after="12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26D2CB17" w14:textId="1FBB8458" w:rsidR="00474315" w:rsidRDefault="00864538" w:rsidP="00F2470A">
      <w:pPr>
        <w:ind w:left="0"/>
        <w:sectPr w:rsidR="00474315" w:rsidSect="00043DA7">
          <w:headerReference w:type="default" r:id="rId14"/>
          <w:headerReference w:type="first" r:id="rId15"/>
          <w:footerReference w:type="first" r:id="rId16"/>
          <w:pgSz w:w="11907" w:h="16840" w:code="9"/>
          <w:pgMar w:top="2240" w:right="1418" w:bottom="1843" w:left="1418" w:header="720" w:footer="669" w:gutter="0"/>
          <w:pgNumType w:start="0"/>
          <w:cols w:space="720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CC80FAB" wp14:editId="620DDF06">
                <wp:simplePos x="0" y="0"/>
                <wp:positionH relativeFrom="column">
                  <wp:posOffset>393532</wp:posOffset>
                </wp:positionH>
                <wp:positionV relativeFrom="page">
                  <wp:posOffset>8816196</wp:posOffset>
                </wp:positionV>
                <wp:extent cx="4003675" cy="480695"/>
                <wp:effectExtent l="0" t="0" r="0" b="0"/>
                <wp:wrapSquare wrapText="bothSides"/>
                <wp:docPr id="3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3675" cy="480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EC399" w14:textId="77777777" w:rsidR="00F82443" w:rsidRPr="000B3F3E" w:rsidRDefault="00F82443" w:rsidP="00D3005D">
                            <w:pPr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80FAB" id="_x0000_s1027" type="#_x0000_t202" style="position:absolute;margin-left:31pt;margin-top:694.2pt;width:315.25pt;height:37.8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" filled="f" stroked="f">
                <v:textbox inset="0,0,0,0">
                  <w:txbxContent>
                    <w:p w14:paraId="740EC399" w14:textId="77777777" w:rsidR="00F82443" w:rsidRPr="000B3F3E" w:rsidRDefault="00F82443" w:rsidP="00D3005D">
                      <w:pPr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22A73092" w14:textId="69EDA736" w:rsidR="00A513EA" w:rsidRPr="00E4452E" w:rsidRDefault="008232E8" w:rsidP="00A513EA">
      <w:pPr>
        <w:pStyle w:val="Overskrift2"/>
      </w:pPr>
      <w:bookmarkStart w:id="0" w:name="_Toc29137926"/>
      <w:bookmarkStart w:id="1" w:name="_Toc238472030"/>
      <w:bookmarkStart w:id="2" w:name="_Hlk25882874"/>
      <w:r>
        <w:lastRenderedPageBreak/>
        <w:t>P</w:t>
      </w:r>
      <w:r w:rsidR="00BA72D3">
        <w:t>5</w:t>
      </w:r>
      <w:r>
        <w:t>-1</w:t>
      </w:r>
      <w:r w:rsidR="001D2883" w:rsidRPr="00E4452E">
        <w:t>-</w:t>
      </w:r>
      <w:bookmarkEnd w:id="0"/>
      <w:r w:rsidR="004E0EAE" w:rsidRPr="00E4452E">
        <w:t>Referanser</w:t>
      </w:r>
      <w:bookmarkEnd w:id="1"/>
    </w:p>
    <w:p w14:paraId="547840ED" w14:textId="5D7D2043" w:rsidR="0083128E" w:rsidRPr="00E4452E" w:rsidRDefault="00E4452E" w:rsidP="0083128E">
      <w:pPr>
        <w:rPr>
          <w:szCs w:val="22"/>
        </w:rPr>
      </w:pPr>
      <w:bookmarkStart w:id="3" w:name="_Hlk31995934"/>
      <w:bookmarkEnd w:id="2"/>
      <w:r>
        <w:rPr>
          <w:szCs w:val="22"/>
        </w:rPr>
        <w:t xml:space="preserve">Kontraktens kap. </w:t>
      </w:r>
      <w:r w:rsidRPr="00E4452E">
        <w:rPr>
          <w:szCs w:val="22"/>
        </w:rPr>
        <w:t>C2-17.</w:t>
      </w:r>
      <w:r w:rsidR="00DF277A">
        <w:rPr>
          <w:szCs w:val="22"/>
        </w:rPr>
        <w:t>5</w:t>
      </w:r>
      <w:r w:rsidR="00746CBD">
        <w:rPr>
          <w:szCs w:val="22"/>
        </w:rPr>
        <w:t>5</w:t>
      </w:r>
      <w:r w:rsidR="002125BF">
        <w:rPr>
          <w:szCs w:val="22"/>
        </w:rPr>
        <w:t>, D</w:t>
      </w:r>
      <w:r w:rsidR="00C726A0">
        <w:rPr>
          <w:szCs w:val="22"/>
        </w:rPr>
        <w:t>2</w:t>
      </w:r>
      <w:r w:rsidR="002125BF">
        <w:rPr>
          <w:szCs w:val="22"/>
        </w:rPr>
        <w:t>-I3</w:t>
      </w:r>
      <w:r w:rsidR="00C726A0">
        <w:rPr>
          <w:szCs w:val="22"/>
        </w:rPr>
        <w:t>, D2-I</w:t>
      </w:r>
      <w:r w:rsidR="00561AEC">
        <w:rPr>
          <w:szCs w:val="22"/>
        </w:rPr>
        <w:t>5</w:t>
      </w:r>
      <w:r w:rsidR="004936AF">
        <w:rPr>
          <w:szCs w:val="22"/>
        </w:rPr>
        <w:t xml:space="preserve">, </w:t>
      </w:r>
      <w:r w:rsidR="00785F1D">
        <w:rPr>
          <w:szCs w:val="22"/>
        </w:rPr>
        <w:t>Naturfareplan for kontraktsområde</w:t>
      </w:r>
    </w:p>
    <w:bookmarkEnd w:id="3"/>
    <w:p w14:paraId="29563E3B" w14:textId="3433845A" w:rsidR="0083128E" w:rsidRDefault="00E4452E" w:rsidP="0083128E">
      <w:pPr>
        <w:rPr>
          <w:szCs w:val="22"/>
        </w:rPr>
      </w:pPr>
      <w:r>
        <w:rPr>
          <w:szCs w:val="22"/>
        </w:rPr>
        <w:t xml:space="preserve">Alle planer skal gjennomgås </w:t>
      </w:r>
      <w:r w:rsidR="003E5EEB">
        <w:rPr>
          <w:szCs w:val="22"/>
        </w:rPr>
        <w:t>og det</w:t>
      </w:r>
      <w:r w:rsidR="00AC2A1A">
        <w:rPr>
          <w:szCs w:val="22"/>
        </w:rPr>
        <w:t xml:space="preserve"> skal</w:t>
      </w:r>
      <w:r>
        <w:rPr>
          <w:szCs w:val="22"/>
        </w:rPr>
        <w:t xml:space="preserve"> </w:t>
      </w:r>
      <w:r w:rsidR="0049713A">
        <w:rPr>
          <w:szCs w:val="22"/>
        </w:rPr>
        <w:t xml:space="preserve">være </w:t>
      </w:r>
      <w:proofErr w:type="gramStart"/>
      <w:r w:rsidR="0049713A">
        <w:rPr>
          <w:szCs w:val="22"/>
        </w:rPr>
        <w:t>fokus</w:t>
      </w:r>
      <w:proofErr w:type="gramEnd"/>
      <w:r w:rsidR="0049713A">
        <w:rPr>
          <w:szCs w:val="22"/>
        </w:rPr>
        <w:t xml:space="preserve"> på </w:t>
      </w:r>
      <w:r w:rsidR="00510312" w:rsidRPr="00510312">
        <w:rPr>
          <w:szCs w:val="22"/>
        </w:rPr>
        <w:t>optimaliserende tiltak for å bedre utførelse eller planen</w:t>
      </w:r>
      <w:r w:rsidR="00510312">
        <w:rPr>
          <w:szCs w:val="22"/>
        </w:rPr>
        <w:t>,</w:t>
      </w:r>
      <w:r w:rsidR="00683CA8">
        <w:rPr>
          <w:szCs w:val="22"/>
        </w:rPr>
        <w:t xml:space="preserve"> jf. kap. </w:t>
      </w:r>
      <w:r w:rsidR="00510312">
        <w:rPr>
          <w:szCs w:val="22"/>
        </w:rPr>
        <w:t>C2</w:t>
      </w:r>
      <w:r w:rsidR="00CF2D41">
        <w:rPr>
          <w:szCs w:val="22"/>
        </w:rPr>
        <w:t>-</w:t>
      </w:r>
      <w:r w:rsidR="00510312">
        <w:rPr>
          <w:szCs w:val="22"/>
        </w:rPr>
        <w:t>10</w:t>
      </w:r>
      <w:r w:rsidR="00192C84">
        <w:rPr>
          <w:szCs w:val="22"/>
        </w:rPr>
        <w:t>.</w:t>
      </w:r>
      <w:r w:rsidR="006E5975">
        <w:rPr>
          <w:szCs w:val="22"/>
        </w:rPr>
        <w:t>2 og C2-10.3</w:t>
      </w:r>
      <w:r w:rsidR="00212E8A">
        <w:rPr>
          <w:szCs w:val="22"/>
        </w:rPr>
        <w:t>.</w:t>
      </w:r>
    </w:p>
    <w:p w14:paraId="05A07CF4" w14:textId="3439F2A4" w:rsidR="00756CD2" w:rsidRPr="00A9156D" w:rsidRDefault="008232E8" w:rsidP="00BA72D3">
      <w:pPr>
        <w:pStyle w:val="Overskrift2"/>
        <w:rPr>
          <w:highlight w:val="lightGray"/>
        </w:rPr>
      </w:pPr>
      <w:bookmarkStart w:id="4" w:name="_Toc238472031"/>
      <w:r>
        <w:t>P</w:t>
      </w:r>
      <w:r w:rsidR="00BA72D3">
        <w:t>5</w:t>
      </w:r>
      <w:r>
        <w:t>-</w:t>
      </w:r>
      <w:r w:rsidR="004E0EAE">
        <w:t>2-</w:t>
      </w:r>
      <w:r w:rsidR="00BC7E7A">
        <w:t>Oversikt over steder/strekninger med skredfare</w:t>
      </w:r>
      <w:bookmarkEnd w:id="4"/>
    </w:p>
    <w:p w14:paraId="27075D95" w14:textId="3A21E375" w:rsidR="00A91AD8" w:rsidRDefault="009E6ABA" w:rsidP="00B7120B">
      <w:pPr>
        <w:ind w:left="0"/>
      </w:pPr>
      <w:r w:rsidRPr="00E942E5">
        <w:rPr>
          <w:noProof/>
          <w:highlight w:val="lightGray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2086BD1B" wp14:editId="6B41EC49">
                <wp:simplePos x="0" y="0"/>
                <wp:positionH relativeFrom="page">
                  <wp:align>right</wp:align>
                </wp:positionH>
                <wp:positionV relativeFrom="page">
                  <wp:posOffset>9886950</wp:posOffset>
                </wp:positionV>
                <wp:extent cx="6934200" cy="529167"/>
                <wp:effectExtent l="0" t="0" r="19050" b="23495"/>
                <wp:wrapNone/>
                <wp:docPr id="10" name="Rektange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0" cy="5291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ECACB23" id="Rektangel 10" o:spid="_x0000_s1026" style="position:absolute;margin-left:494.8pt;margin-top:778.5pt;width:546pt;height:41.65pt;z-index:251659263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" fillcolor="white [3212]" strokecolor="white [3212]" strokeweight="1pt">
                <w10:wrap anchorx="page" anchory="page"/>
              </v:rect>
            </w:pict>
          </mc:Fallback>
        </mc:AlternateContent>
      </w:r>
      <w:r w:rsidR="00580233" w:rsidRPr="00E942E5">
        <w:rPr>
          <w:noProof/>
          <w:highlight w:val="lightGray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5AC09BA" wp14:editId="0213565A">
                <wp:simplePos x="0" y="0"/>
                <wp:positionH relativeFrom="column">
                  <wp:posOffset>3923818</wp:posOffset>
                </wp:positionH>
                <wp:positionV relativeFrom="page">
                  <wp:posOffset>9853448</wp:posOffset>
                </wp:positionV>
                <wp:extent cx="2575560" cy="593725"/>
                <wp:effectExtent l="0" t="0" r="0" b="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5560" cy="593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23988" w14:textId="77777777" w:rsidR="00F82443" w:rsidRDefault="00F82443" w:rsidP="005E0FAE">
                            <w:pPr>
                              <w:jc w:val="right"/>
                            </w:pPr>
                            <w:r>
                              <w:t>innlandetfylke.no</w:t>
                            </w:r>
                          </w:p>
                        </w:txbxContent>
                      </wps:txbx>
                      <wps:bodyPr rot="0" vert="horz" wrap="square" lIns="91440" tIns="432000" rIns="91440" bIns="0" anchor="b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AC09BA" id="_x0000_s1028" type="#_x0000_t202" style="position:absolute;margin-left:308.95pt;margin-top:775.85pt;width:202.8pt;height:46.7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" stroked="f">
                <v:textbox style="mso-fit-shape-to-text:t" inset=",12mm,,0">
                  <w:txbxContent>
                    <w:p w14:paraId="17D23988" w14:textId="77777777" w:rsidR="00F82443" w:rsidRDefault="00F82443" w:rsidP="005E0FAE">
                      <w:pPr>
                        <w:jc w:val="right"/>
                      </w:pPr>
                      <w:r>
                        <w:t>innlandetfylke.no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tbl>
      <w:tblPr>
        <w:tblStyle w:val="Tabellrutenett"/>
        <w:tblW w:w="7230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2126"/>
        <w:gridCol w:w="5104"/>
      </w:tblGrid>
      <w:tr w:rsidR="00C70A81" w:rsidRPr="00D84C04" w14:paraId="4771789B" w14:textId="77777777" w:rsidTr="00110C2E">
        <w:tc>
          <w:tcPr>
            <w:tcW w:w="2126" w:type="dxa"/>
            <w:shd w:val="clear" w:color="auto" w:fill="F2F2F2" w:themeFill="background1" w:themeFillShade="F2"/>
          </w:tcPr>
          <w:p w14:paraId="69C973C8" w14:textId="77777777" w:rsidR="00C70A81" w:rsidRPr="00C70A81" w:rsidRDefault="00C70A81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C70A81">
              <w:rPr>
                <w:rFonts w:asciiTheme="minorHAnsi" w:hAnsiTheme="minorHAnsi"/>
                <w:sz w:val="18"/>
              </w:rPr>
              <w:t>Kontrakt</w:t>
            </w:r>
          </w:p>
        </w:tc>
        <w:tc>
          <w:tcPr>
            <w:tcW w:w="5104" w:type="dxa"/>
            <w:shd w:val="clear" w:color="auto" w:fill="F2F2F2" w:themeFill="background1" w:themeFillShade="F2"/>
          </w:tcPr>
          <w:p w14:paraId="70E2CA22" w14:textId="77777777" w:rsidR="00C70A81" w:rsidRPr="00C70A81" w:rsidRDefault="00C70A81" w:rsidP="003C1A60">
            <w:pPr>
              <w:pStyle w:val="dokumenttekst"/>
              <w:rPr>
                <w:rFonts w:asciiTheme="minorHAnsi" w:hAnsiTheme="minorHAnsi"/>
                <w:sz w:val="18"/>
              </w:rPr>
            </w:pPr>
            <w:r w:rsidRPr="00C70A81">
              <w:rPr>
                <w:rFonts w:asciiTheme="minorHAnsi" w:hAnsiTheme="minorHAnsi"/>
                <w:sz w:val="18"/>
              </w:rPr>
              <w:t>Referanse skredfare i Vegkart</w:t>
            </w:r>
          </w:p>
        </w:tc>
      </w:tr>
      <w:tr w:rsidR="00C70A81" w:rsidRPr="00D84C04" w14:paraId="5E2CBE44" w14:textId="77777777" w:rsidTr="00110C2E">
        <w:trPr>
          <w:trHeight w:val="497"/>
        </w:trPr>
        <w:tc>
          <w:tcPr>
            <w:tcW w:w="2126" w:type="dxa"/>
          </w:tcPr>
          <w:p w14:paraId="672CAEB1" w14:textId="3FF46038" w:rsidR="00C70A81" w:rsidRPr="00C70A81" w:rsidRDefault="00110C2E" w:rsidP="003C1A60">
            <w:pPr>
              <w:pStyle w:val="dokumenttekst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3406 Solør</w:t>
            </w:r>
          </w:p>
          <w:p w14:paraId="3836BB15" w14:textId="77777777" w:rsidR="00C70A81" w:rsidRPr="00C70A81" w:rsidRDefault="00C70A81" w:rsidP="003C1A60">
            <w:pPr>
              <w:pStyle w:val="dokumenttekst"/>
              <w:rPr>
                <w:rFonts w:asciiTheme="minorHAnsi" w:hAnsiTheme="minorHAnsi"/>
                <w:sz w:val="20"/>
              </w:rPr>
            </w:pPr>
          </w:p>
        </w:tc>
        <w:tc>
          <w:tcPr>
            <w:tcW w:w="5104" w:type="dxa"/>
          </w:tcPr>
          <w:p w14:paraId="5BFEEF3C" w14:textId="74D08E5E" w:rsidR="00C70A81" w:rsidRPr="00C70A81" w:rsidRDefault="00D74C4E" w:rsidP="00581903">
            <w:pPr>
              <w:ind w:left="0"/>
              <w:rPr>
                <w:sz w:val="20"/>
              </w:rPr>
            </w:pPr>
            <w:hyperlink r:id="rId17" w:anchor="/@341170,6713964,8/hva:hva%5B0%5D%5BabsoluteIntervals%5D=false&amp;hva%5B0%5D%5Bid%5D=445/hvor:kontraktsomrade%5B0%5D=3406%20Sol%C3%B8r%202027%20-%202033" w:history="1">
              <w:r w:rsidRPr="00D74C4E">
                <w:rPr>
                  <w:rStyle w:val="Hyperkobling"/>
                  <w:sz w:val="20"/>
                </w:rPr>
                <w:t>Vegkart</w:t>
              </w:r>
            </w:hyperlink>
          </w:p>
        </w:tc>
      </w:tr>
    </w:tbl>
    <w:p w14:paraId="53D0BBB9" w14:textId="1393B969" w:rsidR="00BC7E7A" w:rsidRDefault="00BC7E7A" w:rsidP="00B7120B">
      <w:pPr>
        <w:ind w:left="0"/>
      </w:pPr>
    </w:p>
    <w:p w14:paraId="60FA63E9" w14:textId="09C06A1E" w:rsidR="00BC7E7A" w:rsidRDefault="00BC7E7A" w:rsidP="00BC7E7A">
      <w:pPr>
        <w:pStyle w:val="Overskrift2"/>
      </w:pPr>
      <w:bookmarkStart w:id="5" w:name="_Toc238472032"/>
      <w:r>
        <w:t>P5-3-</w:t>
      </w:r>
      <w:r w:rsidR="00602CE3">
        <w:t>Steder/strekninger med flomfare</w:t>
      </w:r>
      <w:bookmarkEnd w:id="5"/>
    </w:p>
    <w:p w14:paraId="4BD3CB75" w14:textId="77777777" w:rsidR="003A1678" w:rsidRDefault="003A1678" w:rsidP="003A1678">
      <w:pPr>
        <w:spacing w:before="0"/>
      </w:pPr>
    </w:p>
    <w:p w14:paraId="3D36DA11" w14:textId="1BCABD7B" w:rsidR="00B63677" w:rsidRPr="00A530E6" w:rsidRDefault="00B63677" w:rsidP="003A1678">
      <w:pPr>
        <w:spacing w:before="0"/>
      </w:pPr>
      <w:r w:rsidRPr="00A530E6">
        <w:t>Som e</w:t>
      </w:r>
      <w:r>
        <w:t>t</w:t>
      </w:r>
      <w:r w:rsidRPr="00A530E6">
        <w:t xml:space="preserve"> ledd i </w:t>
      </w:r>
      <w:r>
        <w:t>kontrakten skal entreprenøren overvåke flomfare.</w:t>
      </w:r>
    </w:p>
    <w:p w14:paraId="1404EB7C" w14:textId="77777777" w:rsidR="003A1678" w:rsidRDefault="003A1678" w:rsidP="003A1678">
      <w:pPr>
        <w:spacing w:before="0"/>
      </w:pPr>
    </w:p>
    <w:p w14:paraId="7C5886B4" w14:textId="51A3CD39" w:rsidR="00B63677" w:rsidRDefault="00B63677" w:rsidP="003A1678">
      <w:pPr>
        <w:spacing w:before="0"/>
      </w:pPr>
      <w:r>
        <w:t>Linken under viser kartlagte flomfarer for hele Innlandet.</w:t>
      </w:r>
    </w:p>
    <w:p w14:paraId="6B34A0FF" w14:textId="7AAE2AE8" w:rsidR="00B63677" w:rsidRDefault="00A114DC" w:rsidP="003A1678">
      <w:pPr>
        <w:spacing w:before="0"/>
        <w:rPr>
          <w:color w:val="0000FF"/>
          <w:u w:val="single"/>
        </w:rPr>
      </w:pPr>
      <w:hyperlink r:id="rId18" w:history="1">
        <w:r w:rsidRPr="00A114DC">
          <w:rPr>
            <w:rStyle w:val="Hyperkobling"/>
          </w:rPr>
          <w:t>https://www.nve.no/naturfare/utredning-av-naturfare/om-kart-og-kartlegging-av-naturfare/om-kartlegging-av-flaumfare/aktsomhetskart-for-flom/</w:t>
        </w:r>
      </w:hyperlink>
    </w:p>
    <w:p w14:paraId="1E1E7FE3" w14:textId="131CDD1E" w:rsidR="00387790" w:rsidRDefault="00387790" w:rsidP="003A1678">
      <w:pPr>
        <w:spacing w:before="0"/>
        <w:rPr>
          <w:color w:val="0000FF"/>
          <w:u w:val="single"/>
        </w:rPr>
      </w:pPr>
    </w:p>
    <w:p w14:paraId="4CB86347" w14:textId="03D7FBD3" w:rsidR="00642F31" w:rsidRPr="00482391" w:rsidRDefault="00952297" w:rsidP="00642F31">
      <w:r>
        <w:t>L</w:t>
      </w:r>
      <w:r w:rsidR="00387790">
        <w:t>okal flomfare</w:t>
      </w:r>
      <w:r>
        <w:t xml:space="preserve"> </w:t>
      </w:r>
      <w:r w:rsidR="00D34CBE">
        <w:t>–</w:t>
      </w:r>
      <w:r w:rsidR="00B44319">
        <w:t xml:space="preserve"> punkter </w:t>
      </w:r>
      <w:r w:rsidR="00642F31">
        <w:t xml:space="preserve">hvor det </w:t>
      </w:r>
      <w:r w:rsidR="00B44319">
        <w:t xml:space="preserve">erfaringsvis </w:t>
      </w:r>
      <w:r w:rsidR="00642F31">
        <w:t>må utføres f</w:t>
      </w:r>
      <w:r w:rsidR="00642F31" w:rsidRPr="00482391">
        <w:t>orebyggende tiltak ved varsel om fare for skred og flom</w:t>
      </w:r>
      <w:r w:rsidR="002C11EF">
        <w:t>. Dette</w:t>
      </w:r>
      <w:r w:rsidR="00642F31" w:rsidRPr="00482391">
        <w:t xml:space="preserve"> inkluder</w:t>
      </w:r>
      <w:r w:rsidR="002C11EF">
        <w:t>er</w:t>
      </w:r>
      <w:r w:rsidR="00642F31" w:rsidRPr="00482391">
        <w:t xml:space="preserve"> spesiell oppfølging, inspeksjon og rensk av utsatte objekter som for eksempel grøfter, rister, stikkrenner og vannløp for bekker og elver</w:t>
      </w:r>
      <w:r w:rsidR="002C11EF">
        <w:t>.</w:t>
      </w:r>
    </w:p>
    <w:p w14:paraId="37B65009" w14:textId="0EB9ED34" w:rsidR="00EF7444" w:rsidRDefault="007766FA" w:rsidP="00EF7444">
      <w:pPr>
        <w:spacing w:before="0"/>
      </w:pPr>
      <w:r>
        <w:t>Oversikten er ikke uttømmende.</w:t>
      </w:r>
    </w:p>
    <w:p w14:paraId="2F147094" w14:textId="77777777" w:rsidR="00783C43" w:rsidRDefault="00783C43" w:rsidP="00EF7444">
      <w:pPr>
        <w:spacing w:before="0"/>
        <w:rPr>
          <w:highlight w:val="lightGray"/>
        </w:rPr>
      </w:pPr>
    </w:p>
    <w:p w14:paraId="5C26EA39" w14:textId="47FC7228" w:rsidR="00642F31" w:rsidRDefault="00642F31" w:rsidP="00EF7444">
      <w:pPr>
        <w:spacing w:before="0"/>
      </w:pPr>
    </w:p>
    <w:tbl>
      <w:tblPr>
        <w:tblStyle w:val="Tabellrutenett"/>
        <w:tblW w:w="0" w:type="auto"/>
        <w:tblInd w:w="624" w:type="dxa"/>
        <w:tblLook w:val="04A0" w:firstRow="1" w:lastRow="0" w:firstColumn="1" w:lastColumn="0" w:noHBand="0" w:noVBand="1"/>
      </w:tblPr>
      <w:tblGrid>
        <w:gridCol w:w="1781"/>
        <w:gridCol w:w="2977"/>
        <w:gridCol w:w="3679"/>
      </w:tblGrid>
      <w:tr w:rsidR="001C4B78" w:rsidRPr="001C4B78" w14:paraId="7FFB0A45" w14:textId="4F3EF184" w:rsidTr="00AF5582">
        <w:tc>
          <w:tcPr>
            <w:tcW w:w="1781" w:type="dxa"/>
          </w:tcPr>
          <w:p w14:paraId="69EDB635" w14:textId="0A14E54F" w:rsidR="001C4B78" w:rsidRPr="001C4B78" w:rsidRDefault="001C4B78" w:rsidP="00B63677">
            <w:pPr>
              <w:ind w:left="0"/>
              <w:rPr>
                <w:b/>
                <w:bCs/>
              </w:rPr>
            </w:pPr>
            <w:proofErr w:type="spellStart"/>
            <w:r w:rsidRPr="001C4B78">
              <w:rPr>
                <w:b/>
                <w:bCs/>
              </w:rPr>
              <w:t>Vegnr</w:t>
            </w:r>
            <w:proofErr w:type="spellEnd"/>
            <w:r w:rsidRPr="001C4B78"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5F73FE99" w14:textId="220A3810" w:rsidR="001C4B78" w:rsidRPr="001C4B78" w:rsidRDefault="001C4B78" w:rsidP="00B63677">
            <w:pPr>
              <w:ind w:left="0"/>
              <w:rPr>
                <w:b/>
                <w:bCs/>
              </w:rPr>
            </w:pPr>
            <w:proofErr w:type="spellStart"/>
            <w:r w:rsidRPr="001C4B78">
              <w:rPr>
                <w:b/>
                <w:bCs/>
              </w:rPr>
              <w:t>Vegreferanse</w:t>
            </w:r>
            <w:proofErr w:type="spellEnd"/>
          </w:p>
        </w:tc>
        <w:tc>
          <w:tcPr>
            <w:tcW w:w="3679" w:type="dxa"/>
          </w:tcPr>
          <w:p w14:paraId="3CC42F18" w14:textId="11199BBC" w:rsidR="001C4B78" w:rsidRPr="001C4B78" w:rsidRDefault="001C4B78" w:rsidP="00B63677">
            <w:pPr>
              <w:ind w:left="0"/>
              <w:rPr>
                <w:b/>
                <w:bCs/>
              </w:rPr>
            </w:pPr>
            <w:r w:rsidRPr="001C4B78">
              <w:rPr>
                <w:b/>
                <w:bCs/>
              </w:rPr>
              <w:t>Objekt</w:t>
            </w:r>
          </w:p>
        </w:tc>
      </w:tr>
      <w:tr w:rsidR="001C4B78" w14:paraId="0E0FB632" w14:textId="6D12FE60" w:rsidTr="00AF5582">
        <w:tc>
          <w:tcPr>
            <w:tcW w:w="1781" w:type="dxa"/>
          </w:tcPr>
          <w:p w14:paraId="5CC5FF56" w14:textId="0E95DC6F" w:rsidR="001C4B78" w:rsidRDefault="008B4D1C" w:rsidP="00B63677">
            <w:pPr>
              <w:ind w:left="0"/>
            </w:pPr>
            <w:r>
              <w:t>F</w:t>
            </w:r>
            <w:r w:rsidR="004069D3">
              <w:t>v2014</w:t>
            </w:r>
          </w:p>
        </w:tc>
        <w:tc>
          <w:tcPr>
            <w:tcW w:w="2977" w:type="dxa"/>
          </w:tcPr>
          <w:p w14:paraId="32E17344" w14:textId="395A89FD" w:rsidR="001C4B78" w:rsidRDefault="0063562C" w:rsidP="00B63677">
            <w:pPr>
              <w:ind w:left="0"/>
            </w:pPr>
            <w:r w:rsidRPr="0063562C">
              <w:t>S1D1 m3660-4870</w:t>
            </w:r>
          </w:p>
        </w:tc>
        <w:tc>
          <w:tcPr>
            <w:tcW w:w="3679" w:type="dxa"/>
          </w:tcPr>
          <w:p w14:paraId="0CB58CE8" w14:textId="6B65E9C2" w:rsidR="001C4B78" w:rsidRDefault="0063562C" w:rsidP="00B63677">
            <w:pPr>
              <w:ind w:left="0"/>
            </w:pPr>
            <w:r>
              <w:t>Grøft</w:t>
            </w:r>
          </w:p>
        </w:tc>
      </w:tr>
      <w:tr w:rsidR="001C4B78" w14:paraId="7DF3914D" w14:textId="637DC6A4" w:rsidTr="00AF5582">
        <w:tc>
          <w:tcPr>
            <w:tcW w:w="1781" w:type="dxa"/>
          </w:tcPr>
          <w:p w14:paraId="0BCD6260" w14:textId="02B503D3" w:rsidR="001C4B78" w:rsidRDefault="0063562C" w:rsidP="00B63677">
            <w:pPr>
              <w:ind w:left="0"/>
            </w:pPr>
            <w:r>
              <w:t>Fv2014</w:t>
            </w:r>
          </w:p>
        </w:tc>
        <w:tc>
          <w:tcPr>
            <w:tcW w:w="2977" w:type="dxa"/>
          </w:tcPr>
          <w:p w14:paraId="6143B7EB" w14:textId="4D2C656C" w:rsidR="001C4B78" w:rsidRDefault="00451DCD" w:rsidP="00B63677">
            <w:pPr>
              <w:ind w:left="0"/>
            </w:pPr>
            <w:r w:rsidRPr="00451DCD">
              <w:t>S1D1 m5640-6260</w:t>
            </w:r>
          </w:p>
        </w:tc>
        <w:tc>
          <w:tcPr>
            <w:tcW w:w="3679" w:type="dxa"/>
          </w:tcPr>
          <w:p w14:paraId="6B3A617C" w14:textId="197415E0" w:rsidR="001C4B78" w:rsidRDefault="00451DCD" w:rsidP="00B63677">
            <w:pPr>
              <w:ind w:left="0"/>
            </w:pPr>
            <w:r>
              <w:t>Grøft</w:t>
            </w:r>
          </w:p>
        </w:tc>
      </w:tr>
      <w:tr w:rsidR="001C4B78" w14:paraId="0A463630" w14:textId="56284662" w:rsidTr="00AF5582">
        <w:tc>
          <w:tcPr>
            <w:tcW w:w="1781" w:type="dxa"/>
          </w:tcPr>
          <w:p w14:paraId="041A3C80" w14:textId="6313E337" w:rsidR="001C4B78" w:rsidRDefault="00451DCD" w:rsidP="00B63677">
            <w:pPr>
              <w:ind w:left="0"/>
            </w:pPr>
            <w:r>
              <w:t>Fv2014</w:t>
            </w:r>
          </w:p>
        </w:tc>
        <w:tc>
          <w:tcPr>
            <w:tcW w:w="2977" w:type="dxa"/>
          </w:tcPr>
          <w:p w14:paraId="7D8FA1FC" w14:textId="49CE3FC3" w:rsidR="001C4B78" w:rsidRDefault="006E7B0B" w:rsidP="00B63677">
            <w:pPr>
              <w:ind w:left="0"/>
            </w:pPr>
            <w:r w:rsidRPr="006E7B0B">
              <w:t>S2D1 m740-1580</w:t>
            </w:r>
          </w:p>
        </w:tc>
        <w:tc>
          <w:tcPr>
            <w:tcW w:w="3679" w:type="dxa"/>
          </w:tcPr>
          <w:p w14:paraId="622111F7" w14:textId="0DC051F5" w:rsidR="001C4B78" w:rsidRDefault="006E7B0B" w:rsidP="00B63677">
            <w:pPr>
              <w:ind w:left="0"/>
            </w:pPr>
            <w:r>
              <w:t>Grøft</w:t>
            </w:r>
          </w:p>
        </w:tc>
      </w:tr>
      <w:tr w:rsidR="001C4B78" w14:paraId="55E7268A" w14:textId="4FCC4096" w:rsidTr="00AF5582">
        <w:tc>
          <w:tcPr>
            <w:tcW w:w="1781" w:type="dxa"/>
          </w:tcPr>
          <w:p w14:paraId="429989CF" w14:textId="6229A25F" w:rsidR="001C4B78" w:rsidRDefault="006E7B0B" w:rsidP="00B63677">
            <w:pPr>
              <w:ind w:left="0"/>
            </w:pPr>
            <w:r>
              <w:t>Fv2014</w:t>
            </w:r>
          </w:p>
        </w:tc>
        <w:tc>
          <w:tcPr>
            <w:tcW w:w="2977" w:type="dxa"/>
          </w:tcPr>
          <w:p w14:paraId="174890C9" w14:textId="60280712" w:rsidR="001C4B78" w:rsidRDefault="0028593E" w:rsidP="00B63677">
            <w:pPr>
              <w:ind w:left="0"/>
            </w:pPr>
            <w:r w:rsidRPr="0028593E">
              <w:t>S2D1 m5320-5780</w:t>
            </w:r>
          </w:p>
        </w:tc>
        <w:tc>
          <w:tcPr>
            <w:tcW w:w="3679" w:type="dxa"/>
          </w:tcPr>
          <w:p w14:paraId="69D69993" w14:textId="31D48E65" w:rsidR="0028593E" w:rsidRDefault="0028593E" w:rsidP="00B63677">
            <w:pPr>
              <w:ind w:left="0"/>
            </w:pPr>
            <w:r>
              <w:t>Grøft</w:t>
            </w:r>
          </w:p>
        </w:tc>
      </w:tr>
      <w:tr w:rsidR="00EF7444" w14:paraId="3F0D236A" w14:textId="77777777" w:rsidTr="00AF5582">
        <w:tc>
          <w:tcPr>
            <w:tcW w:w="1781" w:type="dxa"/>
          </w:tcPr>
          <w:p w14:paraId="5358A80F" w14:textId="38F42BC4" w:rsidR="00EF7444" w:rsidRDefault="0028593E" w:rsidP="00B63677">
            <w:pPr>
              <w:ind w:left="0"/>
            </w:pPr>
            <w:r>
              <w:t xml:space="preserve">Fv210 </w:t>
            </w:r>
          </w:p>
        </w:tc>
        <w:tc>
          <w:tcPr>
            <w:tcW w:w="2977" w:type="dxa"/>
          </w:tcPr>
          <w:p w14:paraId="0B3425CA" w14:textId="4C7926D7" w:rsidR="002C11EF" w:rsidRDefault="002723B4" w:rsidP="00B63677">
            <w:pPr>
              <w:ind w:left="0"/>
            </w:pPr>
            <w:r>
              <w:t>S4D1 m</w:t>
            </w:r>
            <w:r w:rsidR="00932357">
              <w:t>3482-</w:t>
            </w:r>
            <w:r w:rsidR="00AF5582">
              <w:t>S5D1 m2800</w:t>
            </w:r>
          </w:p>
        </w:tc>
        <w:tc>
          <w:tcPr>
            <w:tcW w:w="3679" w:type="dxa"/>
          </w:tcPr>
          <w:p w14:paraId="6A9A5DCB" w14:textId="0FCAC233" w:rsidR="00EF7444" w:rsidRDefault="00932357" w:rsidP="00B63677">
            <w:pPr>
              <w:ind w:left="0"/>
            </w:pPr>
            <w:r>
              <w:t>Kuppelrister</w:t>
            </w:r>
          </w:p>
        </w:tc>
      </w:tr>
      <w:tr w:rsidR="001B5895" w14:paraId="3A608E5C" w14:textId="77777777" w:rsidTr="00AF5582">
        <w:tc>
          <w:tcPr>
            <w:tcW w:w="1781" w:type="dxa"/>
          </w:tcPr>
          <w:p w14:paraId="1EE3CE8B" w14:textId="40878996" w:rsidR="001B5895" w:rsidRDefault="00E54774" w:rsidP="00B63677">
            <w:pPr>
              <w:ind w:left="0"/>
            </w:pPr>
            <w:r>
              <w:t>Fv2038</w:t>
            </w:r>
          </w:p>
        </w:tc>
        <w:tc>
          <w:tcPr>
            <w:tcW w:w="2977" w:type="dxa"/>
          </w:tcPr>
          <w:p w14:paraId="24777966" w14:textId="1877BD1A" w:rsidR="001B5895" w:rsidRDefault="00682993" w:rsidP="00B63677">
            <w:pPr>
              <w:ind w:left="0"/>
            </w:pPr>
            <w:r>
              <w:t>S1D1 m0-4100</w:t>
            </w:r>
          </w:p>
        </w:tc>
        <w:tc>
          <w:tcPr>
            <w:tcW w:w="3679" w:type="dxa"/>
          </w:tcPr>
          <w:p w14:paraId="1678FBCC" w14:textId="5F7ED78A" w:rsidR="00DE6F83" w:rsidRDefault="00682993" w:rsidP="00B63677">
            <w:pPr>
              <w:ind w:left="0"/>
            </w:pPr>
            <w:r>
              <w:t>Grøft</w:t>
            </w:r>
          </w:p>
        </w:tc>
      </w:tr>
      <w:tr w:rsidR="00DE6F83" w14:paraId="334981CA" w14:textId="77777777" w:rsidTr="00AF5582">
        <w:tc>
          <w:tcPr>
            <w:tcW w:w="1781" w:type="dxa"/>
          </w:tcPr>
          <w:p w14:paraId="1CDB6174" w14:textId="3001BBD6" w:rsidR="00DE6F83" w:rsidRDefault="00442533" w:rsidP="00B63677">
            <w:pPr>
              <w:ind w:left="0"/>
            </w:pPr>
            <w:r>
              <w:t>Fv2010</w:t>
            </w:r>
          </w:p>
        </w:tc>
        <w:tc>
          <w:tcPr>
            <w:tcW w:w="2977" w:type="dxa"/>
          </w:tcPr>
          <w:p w14:paraId="27365624" w14:textId="0368B968" w:rsidR="00DE6F83" w:rsidRDefault="00625A5E" w:rsidP="00B63677">
            <w:pPr>
              <w:ind w:left="0"/>
            </w:pPr>
            <w:r>
              <w:t>S1D1 m0-2980</w:t>
            </w:r>
          </w:p>
        </w:tc>
        <w:tc>
          <w:tcPr>
            <w:tcW w:w="3679" w:type="dxa"/>
          </w:tcPr>
          <w:p w14:paraId="6A9362FD" w14:textId="0A79ECD8" w:rsidR="00DE6F83" w:rsidRDefault="00625A5E" w:rsidP="00B63677">
            <w:pPr>
              <w:ind w:left="0"/>
            </w:pPr>
            <w:r>
              <w:t>Grøft</w:t>
            </w:r>
          </w:p>
        </w:tc>
      </w:tr>
      <w:tr w:rsidR="00625A5E" w14:paraId="0A65E35D" w14:textId="77777777" w:rsidTr="00AF5582">
        <w:tc>
          <w:tcPr>
            <w:tcW w:w="1781" w:type="dxa"/>
          </w:tcPr>
          <w:p w14:paraId="27528E6F" w14:textId="1DB7F527" w:rsidR="00625A5E" w:rsidRDefault="007E419D" w:rsidP="00B63677">
            <w:pPr>
              <w:ind w:left="0"/>
            </w:pPr>
            <w:r>
              <w:lastRenderedPageBreak/>
              <w:t xml:space="preserve">Fv2040 </w:t>
            </w:r>
          </w:p>
        </w:tc>
        <w:tc>
          <w:tcPr>
            <w:tcW w:w="2977" w:type="dxa"/>
          </w:tcPr>
          <w:p w14:paraId="252F020E" w14:textId="212F978B" w:rsidR="00625A5E" w:rsidRDefault="000E0766" w:rsidP="00B63677">
            <w:pPr>
              <w:ind w:left="0"/>
            </w:pPr>
            <w:r w:rsidRPr="000E0766">
              <w:t>S1D1 m7200-8900</w:t>
            </w:r>
          </w:p>
        </w:tc>
        <w:tc>
          <w:tcPr>
            <w:tcW w:w="3679" w:type="dxa"/>
          </w:tcPr>
          <w:p w14:paraId="176EA2BD" w14:textId="31FB1BDB" w:rsidR="00625A5E" w:rsidRDefault="000E0766" w:rsidP="00B63677">
            <w:pPr>
              <w:ind w:left="0"/>
            </w:pPr>
            <w:r>
              <w:t>Grøft</w:t>
            </w:r>
          </w:p>
        </w:tc>
      </w:tr>
      <w:tr w:rsidR="000E0766" w14:paraId="2786C1CB" w14:textId="77777777" w:rsidTr="00AF5582">
        <w:tc>
          <w:tcPr>
            <w:tcW w:w="1781" w:type="dxa"/>
          </w:tcPr>
          <w:p w14:paraId="17A36CB8" w14:textId="1CF9B5D8" w:rsidR="000E0766" w:rsidRDefault="000E0766" w:rsidP="00B63677">
            <w:pPr>
              <w:ind w:left="0"/>
            </w:pPr>
            <w:r>
              <w:t>Fv2070</w:t>
            </w:r>
          </w:p>
        </w:tc>
        <w:tc>
          <w:tcPr>
            <w:tcW w:w="2977" w:type="dxa"/>
          </w:tcPr>
          <w:p w14:paraId="738E9280" w14:textId="0A33561C" w:rsidR="000E0766" w:rsidRPr="000E0766" w:rsidRDefault="000B3F92" w:rsidP="00B63677">
            <w:pPr>
              <w:ind w:left="0"/>
            </w:pPr>
            <w:r w:rsidRPr="000B3F92">
              <w:t>S1D1 2600-4370</w:t>
            </w:r>
          </w:p>
        </w:tc>
        <w:tc>
          <w:tcPr>
            <w:tcW w:w="3679" w:type="dxa"/>
          </w:tcPr>
          <w:p w14:paraId="3F973987" w14:textId="230126EB" w:rsidR="000E0766" w:rsidRDefault="000B3F92" w:rsidP="00B63677">
            <w:pPr>
              <w:ind w:left="0"/>
            </w:pPr>
            <w:r>
              <w:t>Grøft</w:t>
            </w:r>
          </w:p>
        </w:tc>
      </w:tr>
      <w:tr w:rsidR="000B3F92" w14:paraId="00E81471" w14:textId="77777777" w:rsidTr="00AF5582">
        <w:tc>
          <w:tcPr>
            <w:tcW w:w="1781" w:type="dxa"/>
          </w:tcPr>
          <w:p w14:paraId="4D4A2EBB" w14:textId="77777777" w:rsidR="000B3F92" w:rsidRDefault="000B3F92" w:rsidP="00B63677">
            <w:pPr>
              <w:ind w:left="0"/>
            </w:pPr>
          </w:p>
        </w:tc>
        <w:tc>
          <w:tcPr>
            <w:tcW w:w="2977" w:type="dxa"/>
          </w:tcPr>
          <w:p w14:paraId="31EFA835" w14:textId="77777777" w:rsidR="000B3F92" w:rsidRPr="000B3F92" w:rsidRDefault="000B3F92" w:rsidP="00B63677">
            <w:pPr>
              <w:ind w:left="0"/>
            </w:pPr>
          </w:p>
        </w:tc>
        <w:tc>
          <w:tcPr>
            <w:tcW w:w="3679" w:type="dxa"/>
          </w:tcPr>
          <w:p w14:paraId="5214BEC9" w14:textId="77777777" w:rsidR="000B3F92" w:rsidRDefault="000B3F92" w:rsidP="00B63677">
            <w:pPr>
              <w:ind w:left="0"/>
            </w:pPr>
          </w:p>
        </w:tc>
      </w:tr>
    </w:tbl>
    <w:p w14:paraId="649C200C" w14:textId="77777777" w:rsidR="00F35DA2" w:rsidRDefault="00F35DA2" w:rsidP="00B63677"/>
    <w:p w14:paraId="529A44FE" w14:textId="35A835A1" w:rsidR="001B5895" w:rsidRDefault="00D872DE" w:rsidP="00D872DE">
      <w:pPr>
        <w:pStyle w:val="Overskrift2"/>
        <w:rPr>
          <w:noProof/>
        </w:rPr>
      </w:pPr>
      <w:bookmarkStart w:id="6" w:name="_Toc238472033"/>
      <w:r>
        <w:t>P5-</w:t>
      </w:r>
      <w:r w:rsidR="001B4BFF">
        <w:t>4-</w:t>
      </w:r>
      <w:r w:rsidR="00340061">
        <w:t>Overvåke flom- og skredfare</w:t>
      </w:r>
      <w:bookmarkEnd w:id="6"/>
    </w:p>
    <w:p w14:paraId="39995181" w14:textId="6C58B443" w:rsidR="00747E62" w:rsidRDefault="0030344C" w:rsidP="00B63677">
      <w:pPr>
        <w:rPr>
          <w:noProof/>
        </w:rPr>
      </w:pPr>
      <w:r>
        <w:rPr>
          <w:noProof/>
        </w:rPr>
        <w:t xml:space="preserve">Fare </w:t>
      </w:r>
      <w:r w:rsidR="00325FBD">
        <w:rPr>
          <w:noProof/>
        </w:rPr>
        <w:t xml:space="preserve">for skred eller flom </w:t>
      </w:r>
      <w:r>
        <w:rPr>
          <w:noProof/>
        </w:rPr>
        <w:t>overvåkes</w:t>
      </w:r>
      <w:r w:rsidR="00CE0BBC">
        <w:rPr>
          <w:noProof/>
        </w:rPr>
        <w:t xml:space="preserve"> </w:t>
      </w:r>
      <w:r w:rsidR="00747E62">
        <w:rPr>
          <w:noProof/>
        </w:rPr>
        <w:t xml:space="preserve">av </w:t>
      </w:r>
      <w:r w:rsidR="00371FD9">
        <w:rPr>
          <w:noProof/>
        </w:rPr>
        <w:t>grunnbemanningen/</w:t>
      </w:r>
      <w:r w:rsidR="00C31CF9">
        <w:rPr>
          <w:noProof/>
        </w:rPr>
        <w:t>beredskapsvakt</w:t>
      </w:r>
      <w:r w:rsidR="00675DA2">
        <w:rPr>
          <w:noProof/>
        </w:rPr>
        <w:t xml:space="preserve"> og </w:t>
      </w:r>
      <w:r w:rsidR="007D612D">
        <w:rPr>
          <w:noProof/>
        </w:rPr>
        <w:t xml:space="preserve">nødvendige </w:t>
      </w:r>
      <w:r w:rsidR="00675DA2">
        <w:rPr>
          <w:noProof/>
        </w:rPr>
        <w:t>tiltak iverksettes</w:t>
      </w:r>
      <w:r w:rsidR="00747E62">
        <w:rPr>
          <w:noProof/>
        </w:rPr>
        <w:t xml:space="preserve">. </w:t>
      </w:r>
    </w:p>
    <w:p w14:paraId="5FD04915" w14:textId="5490A5BC" w:rsidR="00747E62" w:rsidRDefault="00747E62" w:rsidP="003133C0">
      <w:pPr>
        <w:spacing w:before="0"/>
        <w:rPr>
          <w:noProof/>
        </w:rPr>
      </w:pPr>
    </w:p>
    <w:p w14:paraId="4C3307D8" w14:textId="1C100657" w:rsidR="00747E62" w:rsidRDefault="00A84535" w:rsidP="003133C0">
      <w:pPr>
        <w:spacing w:before="0"/>
        <w:rPr>
          <w:noProof/>
        </w:rPr>
      </w:pPr>
      <w:r>
        <w:rPr>
          <w:noProof/>
        </w:rPr>
        <w:t>Følgende nettsteder er aktuelle:</w:t>
      </w:r>
    </w:p>
    <w:p w14:paraId="2DCFF25A" w14:textId="1D9129C2" w:rsidR="00A84535" w:rsidRDefault="00A84535" w:rsidP="003133C0">
      <w:pPr>
        <w:spacing w:before="0"/>
        <w:rPr>
          <w:noProof/>
        </w:rPr>
      </w:pPr>
    </w:p>
    <w:p w14:paraId="64FBC0C1" w14:textId="1A4511AD" w:rsidR="00A84535" w:rsidRPr="00A67338" w:rsidRDefault="00DB3C85" w:rsidP="003133C0">
      <w:pPr>
        <w:spacing w:before="0"/>
        <w:rPr>
          <w:noProof/>
        </w:rPr>
      </w:pPr>
      <w:hyperlink r:id="rId19" w:history="1">
        <w:r w:rsidRPr="00A67338">
          <w:rPr>
            <w:rStyle w:val="Hyperkobling"/>
            <w:noProof/>
            <w:u w:val="none"/>
          </w:rPr>
          <w:t>https://nve.no/naturfare/utredning-av-naturfare/flom-og-skredfare-i-din-kommune/</w:t>
        </w:r>
      </w:hyperlink>
    </w:p>
    <w:p w14:paraId="66C3E2C0" w14:textId="47BE24C6" w:rsidR="00DB3C85" w:rsidRPr="00A67338" w:rsidRDefault="00DB3C85" w:rsidP="003133C0">
      <w:pPr>
        <w:spacing w:before="0"/>
        <w:rPr>
          <w:noProof/>
        </w:rPr>
      </w:pPr>
    </w:p>
    <w:p w14:paraId="64959F03" w14:textId="0BD5E392" w:rsidR="004B42BE" w:rsidRPr="00A67338" w:rsidRDefault="004B42BE" w:rsidP="003133C0">
      <w:pPr>
        <w:spacing w:before="0"/>
        <w:rPr>
          <w:noProof/>
        </w:rPr>
      </w:pPr>
      <w:hyperlink r:id="rId20" w:history="1">
        <w:r w:rsidRPr="00A67338">
          <w:rPr>
            <w:rStyle w:val="Hyperkobling"/>
            <w:noProof/>
            <w:u w:val="none"/>
          </w:rPr>
          <w:t>https://www.varsom.no/</w:t>
        </w:r>
      </w:hyperlink>
    </w:p>
    <w:p w14:paraId="2787FF74" w14:textId="275FCD73" w:rsidR="003133C0" w:rsidRPr="00A67338" w:rsidRDefault="003133C0" w:rsidP="003133C0">
      <w:pPr>
        <w:spacing w:before="0"/>
        <w:rPr>
          <w:noProof/>
        </w:rPr>
      </w:pPr>
    </w:p>
    <w:p w14:paraId="2159731F" w14:textId="72ACBCCD" w:rsidR="003133C0" w:rsidRPr="00A67338" w:rsidRDefault="003133C0" w:rsidP="003133C0">
      <w:pPr>
        <w:spacing w:before="0"/>
        <w:rPr>
          <w:rStyle w:val="Hyperkobling"/>
          <w:noProof/>
          <w:u w:val="none"/>
        </w:rPr>
      </w:pPr>
      <w:hyperlink r:id="rId21" w:history="1">
        <w:r w:rsidRPr="00A67338">
          <w:rPr>
            <w:rStyle w:val="Hyperkobling"/>
            <w:noProof/>
            <w:u w:val="none"/>
          </w:rPr>
          <w:t>https://www.yr.no/</w:t>
        </w:r>
      </w:hyperlink>
    </w:p>
    <w:p w14:paraId="67D3EEF2" w14:textId="48829819" w:rsidR="00A67338" w:rsidRPr="00A67338" w:rsidRDefault="00A67338" w:rsidP="003133C0">
      <w:pPr>
        <w:spacing w:before="0"/>
        <w:rPr>
          <w:rStyle w:val="Hyperkobling"/>
          <w:noProof/>
          <w:u w:val="none"/>
        </w:rPr>
      </w:pPr>
    </w:p>
    <w:p w14:paraId="5511DD49" w14:textId="0648DBF6" w:rsidR="00A67338" w:rsidRPr="00801BD9" w:rsidRDefault="00D93424" w:rsidP="003133C0">
      <w:pPr>
        <w:spacing w:before="0"/>
        <w:rPr>
          <w:rStyle w:val="Hyperkobling"/>
          <w:noProof/>
          <w:color w:val="auto"/>
          <w:u w:val="none"/>
        </w:rPr>
      </w:pPr>
      <w:hyperlink r:id="rId22" w:history="1">
        <w:r w:rsidRPr="001567BC">
          <w:rPr>
            <w:rStyle w:val="Hyperkobling"/>
            <w:noProof/>
          </w:rPr>
          <w:t>www.værio.no</w:t>
        </w:r>
      </w:hyperlink>
    </w:p>
    <w:p w14:paraId="3CDE2FE5" w14:textId="77777777" w:rsidR="00A461D8" w:rsidRDefault="00A461D8" w:rsidP="003133C0">
      <w:pPr>
        <w:spacing w:before="0"/>
        <w:rPr>
          <w:noProof/>
        </w:rPr>
      </w:pPr>
    </w:p>
    <w:p w14:paraId="606E4786" w14:textId="689DB068" w:rsidR="00DB7DDA" w:rsidRDefault="00DB7DDA" w:rsidP="00DB7DDA">
      <w:pPr>
        <w:pStyle w:val="Overskrift2"/>
        <w:rPr>
          <w:noProof/>
        </w:rPr>
      </w:pPr>
      <w:bookmarkStart w:id="7" w:name="_Toc238472034"/>
      <w:r>
        <w:t>P5-5-H</w:t>
      </w:r>
      <w:r w:rsidRPr="00482391">
        <w:t>åndter</w:t>
      </w:r>
      <w:r>
        <w:t>ing av</w:t>
      </w:r>
      <w:r w:rsidRPr="00482391">
        <w:t xml:space="preserve"> uforutsette skred- og flomsituasjoner</w:t>
      </w:r>
      <w:bookmarkEnd w:id="7"/>
    </w:p>
    <w:p w14:paraId="31AA3969" w14:textId="77777777" w:rsidR="001B5895" w:rsidRDefault="001B5895" w:rsidP="00B63677">
      <w:pPr>
        <w:rPr>
          <w:noProof/>
        </w:rPr>
      </w:pPr>
    </w:p>
    <w:p w14:paraId="70DEDE45" w14:textId="73C33917" w:rsidR="001301D9" w:rsidRPr="00CB4245" w:rsidRDefault="001301D9" w:rsidP="007B347A">
      <w:pPr>
        <w:ind w:left="278"/>
        <w:rPr>
          <w:i/>
          <w:iCs/>
          <w:highlight w:val="lightGray"/>
        </w:rPr>
      </w:pPr>
      <w:r w:rsidRPr="00CB4245">
        <w:rPr>
          <w:i/>
          <w:iCs/>
          <w:highlight w:val="lightGray"/>
        </w:rPr>
        <w:t xml:space="preserve">En henvisning </w:t>
      </w:r>
      <w:r w:rsidR="00C5137D" w:rsidRPr="00CB4245">
        <w:rPr>
          <w:i/>
          <w:iCs/>
          <w:highlight w:val="lightGray"/>
        </w:rPr>
        <w:t>til</w:t>
      </w:r>
      <w:r w:rsidR="004A2C21" w:rsidRPr="00CB4245">
        <w:rPr>
          <w:i/>
          <w:iCs/>
          <w:highlight w:val="lightGray"/>
        </w:rPr>
        <w:t>,</w:t>
      </w:r>
      <w:r w:rsidR="00C5137D" w:rsidRPr="00CB4245">
        <w:rPr>
          <w:i/>
          <w:iCs/>
          <w:highlight w:val="lightGray"/>
        </w:rPr>
        <w:t xml:space="preserve"> </w:t>
      </w:r>
      <w:r w:rsidRPr="00CB4245">
        <w:rPr>
          <w:i/>
          <w:iCs/>
          <w:highlight w:val="lightGray"/>
        </w:rPr>
        <w:t xml:space="preserve">eller beskrivelse </w:t>
      </w:r>
      <w:r w:rsidR="00BF794D" w:rsidRPr="00CB4245">
        <w:rPr>
          <w:i/>
          <w:iCs/>
          <w:highlight w:val="lightGray"/>
        </w:rPr>
        <w:t>av</w:t>
      </w:r>
      <w:r w:rsidR="004A2C21" w:rsidRPr="00CB4245">
        <w:rPr>
          <w:i/>
          <w:iCs/>
          <w:highlight w:val="lightGray"/>
        </w:rPr>
        <w:t>,</w:t>
      </w:r>
      <w:r w:rsidRPr="00CB4245">
        <w:rPr>
          <w:i/>
          <w:iCs/>
          <w:highlight w:val="lightGray"/>
        </w:rPr>
        <w:t xml:space="preserve"> entreprenørens rutine for håndtering av uforutsette skred</w:t>
      </w:r>
      <w:r w:rsidR="00BF794D" w:rsidRPr="00CB4245">
        <w:rPr>
          <w:i/>
          <w:iCs/>
          <w:highlight w:val="lightGray"/>
        </w:rPr>
        <w:t>- og flomsit</w:t>
      </w:r>
      <w:r w:rsidR="004A2C21" w:rsidRPr="00CB4245">
        <w:rPr>
          <w:i/>
          <w:iCs/>
          <w:highlight w:val="lightGray"/>
        </w:rPr>
        <w:t>u</w:t>
      </w:r>
      <w:r w:rsidR="00BF794D" w:rsidRPr="00CB4245">
        <w:rPr>
          <w:i/>
          <w:iCs/>
          <w:highlight w:val="lightGray"/>
        </w:rPr>
        <w:t>asjoner</w:t>
      </w:r>
      <w:r w:rsidR="00E31332" w:rsidRPr="00CB4245">
        <w:rPr>
          <w:i/>
          <w:iCs/>
          <w:highlight w:val="lightGray"/>
        </w:rPr>
        <w:t>.</w:t>
      </w:r>
      <w:r w:rsidR="00BF794D" w:rsidRPr="00CB4245">
        <w:rPr>
          <w:i/>
          <w:iCs/>
          <w:highlight w:val="lightGray"/>
        </w:rPr>
        <w:t xml:space="preserve"> </w:t>
      </w:r>
      <w:r w:rsidR="008123B2" w:rsidRPr="00CB4245">
        <w:rPr>
          <w:i/>
          <w:iCs/>
          <w:highlight w:val="lightGray"/>
        </w:rPr>
        <w:t>Beskrivelsen skal inkludere r</w:t>
      </w:r>
      <w:r w:rsidR="00E43E66" w:rsidRPr="00CB4245">
        <w:rPr>
          <w:i/>
          <w:iCs/>
          <w:highlight w:val="lightGray"/>
        </w:rPr>
        <w:t>utine for utarbeidelse av risikovurdering</w:t>
      </w:r>
      <w:r w:rsidR="00397AE7" w:rsidRPr="00CB4245">
        <w:rPr>
          <w:i/>
          <w:iCs/>
          <w:highlight w:val="lightGray"/>
        </w:rPr>
        <w:t>er</w:t>
      </w:r>
      <w:r w:rsidR="00887F4C" w:rsidRPr="00CB4245">
        <w:rPr>
          <w:i/>
          <w:iCs/>
          <w:highlight w:val="lightGray"/>
        </w:rPr>
        <w:t xml:space="preserve"> før, under og etter hendelser</w:t>
      </w:r>
      <w:r w:rsidR="00FC05B9" w:rsidRPr="00CB4245">
        <w:rPr>
          <w:i/>
          <w:iCs/>
          <w:highlight w:val="lightGray"/>
        </w:rPr>
        <w:t xml:space="preserve">, </w:t>
      </w:r>
      <w:r w:rsidR="008C2151" w:rsidRPr="00CB4245">
        <w:rPr>
          <w:i/>
          <w:iCs/>
          <w:highlight w:val="lightGray"/>
        </w:rPr>
        <w:t>organisering</w:t>
      </w:r>
      <w:r w:rsidR="00212AFA" w:rsidRPr="00CB4245">
        <w:rPr>
          <w:i/>
          <w:iCs/>
          <w:highlight w:val="lightGray"/>
        </w:rPr>
        <w:t xml:space="preserve"> </w:t>
      </w:r>
      <w:r w:rsidR="00496A4B" w:rsidRPr="00CB4245">
        <w:rPr>
          <w:i/>
          <w:iCs/>
          <w:highlight w:val="lightGray"/>
        </w:rPr>
        <w:t>ved</w:t>
      </w:r>
      <w:r w:rsidR="00160AD6" w:rsidRPr="00CB4245">
        <w:rPr>
          <w:i/>
          <w:iCs/>
          <w:highlight w:val="lightGray"/>
        </w:rPr>
        <w:t xml:space="preserve"> slike</w:t>
      </w:r>
      <w:r w:rsidR="00C37173" w:rsidRPr="00CB4245">
        <w:rPr>
          <w:i/>
          <w:iCs/>
          <w:highlight w:val="lightGray"/>
        </w:rPr>
        <w:t xml:space="preserve"> </w:t>
      </w:r>
      <w:r w:rsidR="00160AD6" w:rsidRPr="00CB4245">
        <w:rPr>
          <w:i/>
          <w:iCs/>
          <w:highlight w:val="lightGray"/>
        </w:rPr>
        <w:t>hendelser</w:t>
      </w:r>
      <w:r w:rsidR="000F6792" w:rsidRPr="00CB4245">
        <w:rPr>
          <w:i/>
          <w:iCs/>
          <w:highlight w:val="lightGray"/>
        </w:rPr>
        <w:t xml:space="preserve">, </w:t>
      </w:r>
      <w:r w:rsidR="00972CED" w:rsidRPr="00CB4245">
        <w:rPr>
          <w:i/>
          <w:iCs/>
          <w:highlight w:val="lightGray"/>
        </w:rPr>
        <w:t xml:space="preserve">samt </w:t>
      </w:r>
      <w:r w:rsidR="00464FB5" w:rsidRPr="00CB4245">
        <w:rPr>
          <w:i/>
          <w:iCs/>
          <w:highlight w:val="lightGray"/>
        </w:rPr>
        <w:t>m</w:t>
      </w:r>
      <w:r w:rsidR="00147F66" w:rsidRPr="00CB4245">
        <w:rPr>
          <w:i/>
          <w:iCs/>
          <w:highlight w:val="lightGray"/>
        </w:rPr>
        <w:t>annskap og maskinføreres erfaring, kompetanse og sikkerhetsopplæring i forhold til slikt arbeid</w:t>
      </w:r>
      <w:r w:rsidR="00C5137D" w:rsidRPr="00CB4245">
        <w:rPr>
          <w:i/>
          <w:iCs/>
          <w:highlight w:val="lightGray"/>
        </w:rPr>
        <w:t>.</w:t>
      </w:r>
    </w:p>
    <w:p w14:paraId="3101E9CA" w14:textId="77777777" w:rsidR="001301D9" w:rsidRPr="0099036E" w:rsidRDefault="001301D9" w:rsidP="001301D9"/>
    <w:p w14:paraId="32F108E4" w14:textId="77777777" w:rsidR="00DF71D9" w:rsidRDefault="003F2211" w:rsidP="00DF71D9">
      <w:pPr>
        <w:pStyle w:val="Overskrift2"/>
      </w:pPr>
      <w:bookmarkStart w:id="8" w:name="_Toc238472035"/>
      <w:r>
        <w:t>P5-6-</w:t>
      </w:r>
      <w:r w:rsidR="00865252">
        <w:t>Rapportering av skred</w:t>
      </w:r>
      <w:bookmarkEnd w:id="8"/>
    </w:p>
    <w:p w14:paraId="61F8F38A" w14:textId="33327CF8" w:rsidR="001B5895" w:rsidRDefault="008B2CC4" w:rsidP="00DF71D9">
      <w:pPr>
        <w:rPr>
          <w:noProof/>
        </w:rPr>
      </w:pPr>
      <w:r>
        <w:rPr>
          <w:noProof/>
        </w:rPr>
        <w:t xml:space="preserve">Skred </w:t>
      </w:r>
      <w:r w:rsidR="00557BBA">
        <w:rPr>
          <w:noProof/>
        </w:rPr>
        <w:t>skal rapporteres på eget skjema</w:t>
      </w:r>
      <w:r w:rsidR="00A67BD9">
        <w:rPr>
          <w:noProof/>
        </w:rPr>
        <w:t>, jf. Kap. C2-17.62.</w:t>
      </w:r>
    </w:p>
    <w:p w14:paraId="74C3D753" w14:textId="77777777" w:rsidR="00DF71D9" w:rsidRDefault="00DF71D9" w:rsidP="00DF71D9">
      <w:pPr>
        <w:rPr>
          <w:noProof/>
        </w:rPr>
      </w:pPr>
    </w:p>
    <w:p w14:paraId="476AC0D0" w14:textId="77777777" w:rsidR="003174CC" w:rsidRDefault="003174CC" w:rsidP="00B63677"/>
    <w:p w14:paraId="255792DE" w14:textId="77777777" w:rsidR="003174CC" w:rsidRDefault="003174CC" w:rsidP="00B63677"/>
    <w:p w14:paraId="37C3AD65" w14:textId="77777777" w:rsidR="003174CC" w:rsidRDefault="003174CC" w:rsidP="00B63677"/>
    <w:p w14:paraId="48D2A793" w14:textId="2BAA1A67" w:rsidR="00387790" w:rsidRPr="00387790" w:rsidRDefault="002C11EF" w:rsidP="00B63677"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27FDCFDE" wp14:editId="09601172">
            <wp:simplePos x="0" y="0"/>
            <wp:positionH relativeFrom="page">
              <wp:posOffset>2962014</wp:posOffset>
            </wp:positionH>
            <wp:positionV relativeFrom="page">
              <wp:posOffset>8439182</wp:posOffset>
            </wp:positionV>
            <wp:extent cx="1766438" cy="1406762"/>
            <wp:effectExtent l="0" t="0" r="5715" b="3175"/>
            <wp:wrapNone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07 logo.emf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6438" cy="140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B3B546" w14:textId="06A2524B" w:rsidR="00F86BE6" w:rsidRDefault="00F86BE6" w:rsidP="00F86BE6">
      <w:pPr>
        <w:rPr>
          <w:highlight w:val="lightGray"/>
        </w:rPr>
      </w:pPr>
    </w:p>
    <w:p w14:paraId="27577EDD" w14:textId="41AF609F" w:rsidR="002C11EF" w:rsidRDefault="002C11EF" w:rsidP="00F86BE6">
      <w:pPr>
        <w:rPr>
          <w:highlight w:val="lightGray"/>
        </w:rPr>
      </w:pPr>
    </w:p>
    <w:p w14:paraId="378FF080" w14:textId="77777777" w:rsidR="002C11EF" w:rsidRDefault="002C11EF" w:rsidP="00F86BE6">
      <w:pPr>
        <w:rPr>
          <w:highlight w:val="lightGray"/>
        </w:rPr>
      </w:pPr>
    </w:p>
    <w:p w14:paraId="4D0F5717" w14:textId="608CE8B1" w:rsidR="002C11EF" w:rsidRDefault="002C11EF" w:rsidP="00F86BE6">
      <w:pPr>
        <w:rPr>
          <w:highlight w:val="lightGray"/>
        </w:rPr>
      </w:pPr>
    </w:p>
    <w:p w14:paraId="18C7B841" w14:textId="40F442F2" w:rsidR="002C11EF" w:rsidRDefault="002C11EF" w:rsidP="00F86BE6">
      <w:pPr>
        <w:rPr>
          <w:highlight w:val="lightGray"/>
        </w:rPr>
      </w:pPr>
    </w:p>
    <w:p w14:paraId="75B913A1" w14:textId="77777777" w:rsidR="002C11EF" w:rsidRPr="00F86BE6" w:rsidRDefault="002C11EF" w:rsidP="00F86BE6">
      <w:pPr>
        <w:rPr>
          <w:highlight w:val="lightGray"/>
        </w:rPr>
      </w:pPr>
    </w:p>
    <w:p w14:paraId="16BE7E80" w14:textId="77777777" w:rsidR="00BC7E7A" w:rsidRPr="00A44E09" w:rsidRDefault="00BC7E7A" w:rsidP="00B7120B">
      <w:pPr>
        <w:ind w:left="0"/>
      </w:pPr>
    </w:p>
    <w:sectPr w:rsidR="00BC7E7A" w:rsidRPr="00A44E09" w:rsidSect="00043DA7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7" w:h="16840" w:code="9"/>
      <w:pgMar w:top="1383" w:right="1418" w:bottom="1673" w:left="1418" w:header="720" w:footer="7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C0B7F" w14:textId="77777777" w:rsidR="001819FC" w:rsidRDefault="001819FC" w:rsidP="00175380">
      <w:r>
        <w:separator/>
      </w:r>
    </w:p>
  </w:endnote>
  <w:endnote w:type="continuationSeparator" w:id="0">
    <w:p w14:paraId="236F5EDE" w14:textId="77777777" w:rsidR="001819FC" w:rsidRDefault="001819FC" w:rsidP="0017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07D6F" w14:textId="77777777" w:rsidR="00F82443" w:rsidRPr="00667F25" w:rsidRDefault="00F82443" w:rsidP="00FC12B9">
    <w:pPr>
      <w:pStyle w:val="Bunntekst"/>
      <w:rPr>
        <w:color w:val="000000" w:themeColor="text1"/>
      </w:rPr>
    </w:pP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0528" behindDoc="1" locked="0" layoutInCell="1" allowOverlap="1" wp14:anchorId="5D6D306C" wp14:editId="40E776C0">
          <wp:simplePos x="0" y="0"/>
          <wp:positionH relativeFrom="page">
            <wp:posOffset>2102485</wp:posOffset>
          </wp:positionH>
          <wp:positionV relativeFrom="page">
            <wp:posOffset>10197465</wp:posOffset>
          </wp:positionV>
          <wp:extent cx="35560" cy="35560"/>
          <wp:effectExtent l="0" t="0" r="0" b="0"/>
          <wp:wrapSquare wrapText="bothSides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" cy="35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68480" behindDoc="1" locked="0" layoutInCell="1" allowOverlap="1" wp14:anchorId="0AC38396" wp14:editId="099BD12F">
          <wp:simplePos x="0" y="0"/>
          <wp:positionH relativeFrom="page">
            <wp:posOffset>2105025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2576" behindDoc="1" locked="0" layoutInCell="1" allowOverlap="1" wp14:anchorId="39B4BAB0" wp14:editId="656AB7C5">
          <wp:simplePos x="0" y="0"/>
          <wp:positionH relativeFrom="page">
            <wp:posOffset>4883785</wp:posOffset>
          </wp:positionH>
          <wp:positionV relativeFrom="page">
            <wp:posOffset>10075545</wp:posOffset>
          </wp:positionV>
          <wp:extent cx="36000" cy="36000"/>
          <wp:effectExtent l="0" t="0" r="0" b="0"/>
          <wp:wrapSquare wrapText="bothSides"/>
          <wp:docPr id="9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7F25">
      <w:rPr>
        <w:noProof/>
        <w:color w:val="000000" w:themeColor="text1"/>
        <w:sz w:val="16"/>
        <w:szCs w:val="16"/>
      </w:rPr>
      <w:drawing>
        <wp:anchor distT="0" distB="0" distL="36195" distR="36195" simplePos="0" relativeHeight="251674624" behindDoc="1" locked="0" layoutInCell="1" allowOverlap="1" wp14:anchorId="4A18E57F" wp14:editId="38290650">
          <wp:simplePos x="0" y="0"/>
          <wp:positionH relativeFrom="page">
            <wp:posOffset>3434715</wp:posOffset>
          </wp:positionH>
          <wp:positionV relativeFrom="page">
            <wp:posOffset>10197465</wp:posOffset>
          </wp:positionV>
          <wp:extent cx="36000" cy="36000"/>
          <wp:effectExtent l="0" t="0" r="0" b="0"/>
          <wp:wrapSquare wrapText="bothSides"/>
          <wp:docPr id="11" name="Bild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Bunnikon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36F40" w14:textId="77777777" w:rsidR="00F82443" w:rsidRDefault="00F8244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A0E55" w14:textId="77777777" w:rsidR="00F82443" w:rsidRPr="00677AE8" w:rsidRDefault="00F82443" w:rsidP="009E7AE1">
    <w:pPr>
      <w:pStyle w:val="Bunntekst"/>
      <w:tabs>
        <w:tab w:val="clear" w:pos="9026"/>
        <w:tab w:val="left" w:pos="238"/>
        <w:tab w:val="left" w:pos="420"/>
        <w:tab w:val="right" w:pos="9071"/>
      </w:tabs>
      <w:jc w:val="right"/>
      <w:rPr>
        <w:color w:val="000000" w:themeColor="text1"/>
      </w:rPr>
    </w:pPr>
    <w:r w:rsidRPr="008C7437">
      <w:rPr>
        <w:color w:val="000000" w:themeColor="text1"/>
      </w:rPr>
      <w:fldChar w:fldCharType="begin"/>
    </w:r>
    <w:r w:rsidRPr="008C7437">
      <w:rPr>
        <w:color w:val="000000" w:themeColor="text1"/>
      </w:rPr>
      <w:instrText xml:space="preserve"> PAGE  \* Arabic  \* MERGEFORMAT </w:instrText>
    </w:r>
    <w:r w:rsidRPr="008C7437">
      <w:rPr>
        <w:color w:val="000000" w:themeColor="text1"/>
      </w:rPr>
      <w:fldChar w:fldCharType="separate"/>
    </w:r>
    <w:r>
      <w:rPr>
        <w:color w:val="000000" w:themeColor="text1"/>
      </w:rPr>
      <w:t>202</w:t>
    </w:r>
    <w:r w:rsidRPr="008C7437">
      <w:rPr>
        <w:color w:val="000000" w:themeColor="text1"/>
      </w:rPr>
      <w:fldChar w:fldCharType="end"/>
    </w:r>
  </w:p>
  <w:p w14:paraId="223483BC" w14:textId="77777777" w:rsidR="00F82443" w:rsidRDefault="00F82443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A390" w14:textId="77777777" w:rsidR="00F82443" w:rsidRDefault="00F8244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7D203" w14:textId="77777777" w:rsidR="001819FC" w:rsidRDefault="001819FC" w:rsidP="00175380">
      <w:r>
        <w:separator/>
      </w:r>
    </w:p>
  </w:footnote>
  <w:footnote w:type="continuationSeparator" w:id="0">
    <w:p w14:paraId="1ABB7AD7" w14:textId="77777777" w:rsidR="001819FC" w:rsidRDefault="001819FC" w:rsidP="00175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B7F17" w14:textId="77777777" w:rsidR="00F82443" w:rsidRDefault="00F82443">
    <w:pPr>
      <w:pStyle w:val="Topptekst"/>
    </w:pPr>
    <w:r>
      <w:rPr>
        <w:noProof/>
      </w:rPr>
      <mc:AlternateContent>
        <mc:Choice Requires="wpc">
          <w:drawing>
            <wp:anchor distT="0" distB="0" distL="114300" distR="114300" simplePos="0" relativeHeight="251682816" behindDoc="0" locked="0" layoutInCell="1" allowOverlap="1" wp14:anchorId="36B99BF2" wp14:editId="09A0718D">
              <wp:simplePos x="0" y="0"/>
              <wp:positionH relativeFrom="column">
                <wp:posOffset>-900430</wp:posOffset>
              </wp:positionH>
              <wp:positionV relativeFrom="paragraph">
                <wp:posOffset>-457200</wp:posOffset>
              </wp:positionV>
              <wp:extent cx="7706360" cy="10693400"/>
              <wp:effectExtent l="0" t="0" r="8890" b="0"/>
              <wp:wrapNone/>
              <wp:docPr id="1" name="Lerre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95" name="Rectangl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6360" cy="10693400"/>
                        </a:xfrm>
                        <a:prstGeom prst="rect">
                          <a:avLst/>
                        </a:prstGeom>
                        <a:solidFill>
                          <a:srgbClr val="F1EFE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AC2158" w14:textId="77777777" w:rsidR="00F82443" w:rsidRDefault="00F82443" w:rsidP="000630C0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6" name="Freeform 5"/>
                      <wps:cNvSpPr>
                        <a:spLocks/>
                      </wps:cNvSpPr>
                      <wps:spPr bwMode="auto">
                        <a:xfrm>
                          <a:off x="3014980" y="463550"/>
                          <a:ext cx="4691380" cy="4387850"/>
                        </a:xfrm>
                        <a:custGeom>
                          <a:avLst/>
                          <a:gdLst>
                            <a:gd name="T0" fmla="*/ 3370 w 4602"/>
                            <a:gd name="T1" fmla="*/ 0 h 4959"/>
                            <a:gd name="T2" fmla="*/ 348 w 4602"/>
                            <a:gd name="T3" fmla="*/ 3022 h 4959"/>
                            <a:gd name="T4" fmla="*/ 0 w 4602"/>
                            <a:gd name="T5" fmla="*/ 3835 h 4959"/>
                            <a:gd name="T6" fmla="*/ 1124 w 4602"/>
                            <a:gd name="T7" fmla="*/ 4959 h 4959"/>
                            <a:gd name="T8" fmla="*/ 2247 w 4602"/>
                            <a:gd name="T9" fmla="*/ 3835 h 4959"/>
                            <a:gd name="T10" fmla="*/ 1906 w 4602"/>
                            <a:gd name="T11" fmla="*/ 3030 h 4959"/>
                            <a:gd name="T12" fmla="*/ 1906 w 4602"/>
                            <a:gd name="T13" fmla="*/ 3029 h 4959"/>
                            <a:gd name="T14" fmla="*/ 1776 w 4602"/>
                            <a:gd name="T15" fmla="*/ 2899 h 4959"/>
                            <a:gd name="T16" fmla="*/ 1450 w 4602"/>
                            <a:gd name="T17" fmla="*/ 3225 h 4959"/>
                            <a:gd name="T18" fmla="*/ 1592 w 4602"/>
                            <a:gd name="T19" fmla="*/ 3368 h 4959"/>
                            <a:gd name="T20" fmla="*/ 1786 w 4602"/>
                            <a:gd name="T21" fmla="*/ 3835 h 4959"/>
                            <a:gd name="T22" fmla="*/ 1124 w 4602"/>
                            <a:gd name="T23" fmla="*/ 4498 h 4959"/>
                            <a:gd name="T24" fmla="*/ 461 w 4602"/>
                            <a:gd name="T25" fmla="*/ 3835 h 4959"/>
                            <a:gd name="T26" fmla="*/ 658 w 4602"/>
                            <a:gd name="T27" fmla="*/ 3364 h 4959"/>
                            <a:gd name="T28" fmla="*/ 658 w 4602"/>
                            <a:gd name="T29" fmla="*/ 3364 h 4959"/>
                            <a:gd name="T30" fmla="*/ 3370 w 4602"/>
                            <a:gd name="T31" fmla="*/ 652 h 4959"/>
                            <a:gd name="T32" fmla="*/ 3370 w 4602"/>
                            <a:gd name="T33" fmla="*/ 653 h 4959"/>
                            <a:gd name="T34" fmla="*/ 4602 w 4602"/>
                            <a:gd name="T35" fmla="*/ 1885 h 4959"/>
                            <a:gd name="T36" fmla="*/ 4602 w 4602"/>
                            <a:gd name="T37" fmla="*/ 1233 h 4959"/>
                            <a:gd name="T38" fmla="*/ 3370 w 4602"/>
                            <a:gd name="T39" fmla="*/ 0 h 49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4602" h="4959">
                              <a:moveTo>
                                <a:pt x="3370" y="0"/>
                              </a:moveTo>
                              <a:lnTo>
                                <a:pt x="348" y="3022"/>
                              </a:lnTo>
                              <a:cubicBezTo>
                                <a:pt x="134" y="3227"/>
                                <a:pt x="0" y="3516"/>
                                <a:pt x="0" y="3835"/>
                              </a:cubicBezTo>
                              <a:cubicBezTo>
                                <a:pt x="0" y="4455"/>
                                <a:pt x="504" y="4959"/>
                                <a:pt x="1124" y="4959"/>
                              </a:cubicBezTo>
                              <a:cubicBezTo>
                                <a:pt x="1743" y="4959"/>
                                <a:pt x="2247" y="4455"/>
                                <a:pt x="2247" y="3835"/>
                              </a:cubicBezTo>
                              <a:cubicBezTo>
                                <a:pt x="2247" y="3519"/>
                                <a:pt x="2116" y="3234"/>
                                <a:pt x="1906" y="3030"/>
                              </a:cubicBezTo>
                              <a:lnTo>
                                <a:pt x="1906" y="3029"/>
                              </a:lnTo>
                              <a:lnTo>
                                <a:pt x="1776" y="2899"/>
                              </a:lnTo>
                              <a:lnTo>
                                <a:pt x="1450" y="3225"/>
                              </a:lnTo>
                              <a:lnTo>
                                <a:pt x="1592" y="3368"/>
                              </a:lnTo>
                              <a:cubicBezTo>
                                <a:pt x="1712" y="3487"/>
                                <a:pt x="1786" y="3652"/>
                                <a:pt x="1786" y="3835"/>
                              </a:cubicBezTo>
                              <a:cubicBezTo>
                                <a:pt x="1786" y="4200"/>
                                <a:pt x="1489" y="4498"/>
                                <a:pt x="1124" y="4498"/>
                              </a:cubicBezTo>
                              <a:cubicBezTo>
                                <a:pt x="758" y="4498"/>
                                <a:pt x="461" y="4200"/>
                                <a:pt x="461" y="3835"/>
                              </a:cubicBezTo>
                              <a:cubicBezTo>
                                <a:pt x="461" y="3651"/>
                                <a:pt x="537" y="3484"/>
                                <a:pt x="658" y="3364"/>
                              </a:cubicBezTo>
                              <a:lnTo>
                                <a:pt x="658" y="3364"/>
                              </a:lnTo>
                              <a:lnTo>
                                <a:pt x="3370" y="652"/>
                              </a:lnTo>
                              <a:lnTo>
                                <a:pt x="3370" y="653"/>
                              </a:lnTo>
                              <a:lnTo>
                                <a:pt x="4602" y="1885"/>
                              </a:lnTo>
                              <a:lnTo>
                                <a:pt x="4602" y="1233"/>
                              </a:lnTo>
                              <a:lnTo>
                                <a:pt x="3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7" name="Freeform 6"/>
                      <wps:cNvSpPr>
                        <a:spLocks/>
                      </wps:cNvSpPr>
                      <wps:spPr bwMode="auto">
                        <a:xfrm>
                          <a:off x="668655" y="-1905"/>
                          <a:ext cx="3159760" cy="2453640"/>
                        </a:xfrm>
                        <a:custGeom>
                          <a:avLst/>
                          <a:gdLst>
                            <a:gd name="T0" fmla="*/ 3099 w 3099"/>
                            <a:gd name="T1" fmla="*/ 2447 h 2773"/>
                            <a:gd name="T2" fmla="*/ 652 w 3099"/>
                            <a:gd name="T3" fmla="*/ 0 h 2773"/>
                            <a:gd name="T4" fmla="*/ 0 w 3099"/>
                            <a:gd name="T5" fmla="*/ 0 h 2773"/>
                            <a:gd name="T6" fmla="*/ 2773 w 3099"/>
                            <a:gd name="T7" fmla="*/ 2773 h 2773"/>
                            <a:gd name="T8" fmla="*/ 3099 w 3099"/>
                            <a:gd name="T9" fmla="*/ 2447 h 277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99" h="2773">
                              <a:moveTo>
                                <a:pt x="3099" y="2447"/>
                              </a:moveTo>
                              <a:lnTo>
                                <a:pt x="652" y="0"/>
                              </a:lnTo>
                              <a:lnTo>
                                <a:pt x="0" y="0"/>
                              </a:lnTo>
                              <a:lnTo>
                                <a:pt x="2773" y="2773"/>
                              </a:lnTo>
                              <a:lnTo>
                                <a:pt x="3099" y="24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CC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99BF2" id="Lerret 1" o:spid="_x0000_s1029" editas="canvas" style="position:absolute;left:0;text-align:left;margin-left:-70.9pt;margin-top:-36pt;width:606.8pt;height:842pt;z-index:251682816" coordsize="77063,10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30" type="#_x0000_t75" style="position:absolute;width:77063;height:106934;visibility:visible;mso-wrap-style:square">
                <v:fill o:detectmouseclick="t"/>
                <v:path o:connecttype="none"/>
              </v:shape>
              <v:rect id="Rectangle 4" o:spid="_x0000_s1031" style="position:absolute;width:77063;height:10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" fillcolor="#f1efed" stroked="f">
                <v:textbox>
                  <w:txbxContent>
                    <w:p w14:paraId="38AC2158" w14:textId="77777777" w:rsidR="00F82443" w:rsidRDefault="00F82443" w:rsidP="000630C0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  <v:shape id="Freeform 5" o:spid="_x0000_s1032" style="position:absolute;left:30149;top:4635;width:46914;height:43879;visibility:visible;mso-wrap-style:square;v-text-anchor:top" coordsize="4602,4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" path="m3370,l348,3022c134,3227,,3516,,3835v,620,504,1124,1124,1124c1743,4959,2247,4455,2247,3835v,-316,-131,-601,-341,-805l1906,3029,1776,2899r-326,326l1592,3368v120,119,194,284,194,467c1786,4200,1489,4498,1124,4498v-366,,-663,-298,-663,-663c461,3651,537,3484,658,3364r,l3370,652r,1l4602,1885r,-652l3370,xe" fillcolor="#d1ccc5" stroked="f">
                <v:path arrowok="t" o:connecttype="custom" o:connectlocs="3435452,0;354759,2673943;0,3393306;1145830,4387850;2290641,3393306;1943018,2681021;1943018,2680137;1810493,2565109;1478162,2853562;1622920,2980093;1820688,3393306;1145830,3979945;469954,3393306;670780,2976553;670780,2976553;3435452,576906;3435452,577791;4691380,1667896;4691380,1090990;3435452,0" o:connectangles="0,0,0,0,0,0,0,0,0,0,0,0,0,0,0,0,0,0,0,0"/>
              </v:shape>
              <v:shape id="Freeform 6" o:spid="_x0000_s1033" style="position:absolute;left:6686;top:-19;width:31598;height:24536;visibility:visible;mso-wrap-style:square;v-text-anchor:top" coordsize="3099,27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" path="m3099,2447l652,,,,2773,2773r326,-326xe" fillcolor="#d1ccc5" stroked="f">
                <v:path arrowok="t" o:connecttype="custom" o:connectlocs="3159760,2165185;664783,0;0,0;2827368,2453640;3159760,2165185" o:connectangles="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FC1D" w14:textId="44F9B82E" w:rsidR="00F82443" w:rsidRDefault="00F82443">
    <w:pPr>
      <w:pStyle w:val="Topptekst"/>
    </w:pPr>
  </w:p>
  <w:p w14:paraId="5D40D3C3" w14:textId="1B53DCD1" w:rsidR="00F82443" w:rsidRDefault="00F8244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00FE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4864" behindDoc="0" locked="0" layoutInCell="1" allowOverlap="1" wp14:anchorId="18E4085A" wp14:editId="7F211DA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636" name="Group 386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53" name="Shape 40753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B07D709" id="Group 38636" o:spid="_x0000_s1026" style="position:absolute;margin-left:52.45pt;margin-top:82.45pt;width:742.9pt;height:.5pt;z-index:251684864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tEOU&#10;6YICAABZBgAADgAAAAAAAAAAAAAAAAAuAgAAZHJzL2Uyb0RvYy54bWxQSwECLQAUAAYACAAAACEA&#10;Ny4cIN8AAAAMAQAADwAAAAAAAAAAAAAAAADcBAAAZHJzL2Rvd25yZXYueG1sUEsFBgAAAAAEAAQA&#10;8wAAAOgFAAAAAA==&#10;">
              <v:shape id="Shape 40753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0DEF654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249CB721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B2A32D3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CBB4" w14:textId="77777777" w:rsidR="00F82443" w:rsidRPr="00C2434C" w:rsidRDefault="00F82443" w:rsidP="0088413A">
    <w:pPr>
      <w:tabs>
        <w:tab w:val="center" w:pos="4536"/>
        <w:tab w:val="right" w:pos="8820"/>
      </w:tabs>
      <w:spacing w:before="0" w:line="240" w:lineRule="auto"/>
      <w:ind w:left="0" w:right="0"/>
      <w:rPr>
        <w:rFonts w:eastAsia="Times New Roman" w:cs="Times New Roman"/>
        <w:sz w:val="20"/>
        <w:szCs w:val="24"/>
      </w:rPr>
    </w:pPr>
    <w:r w:rsidRPr="00C2434C">
      <w:rPr>
        <w:rFonts w:eastAsia="Times New Roman" w:cs="Times New Roman"/>
        <w:sz w:val="20"/>
        <w:szCs w:val="24"/>
      </w:rPr>
      <w:t xml:space="preserve">Innlandet </w:t>
    </w:r>
    <w:r>
      <w:rPr>
        <w:rFonts w:eastAsia="Times New Roman" w:cs="Times New Roman"/>
        <w:sz w:val="20"/>
        <w:szCs w:val="24"/>
      </w:rPr>
      <w:t>f</w:t>
    </w:r>
    <w:r w:rsidRPr="00C2434C">
      <w:rPr>
        <w:rFonts w:eastAsia="Times New Roman" w:cs="Times New Roman"/>
        <w:sz w:val="20"/>
        <w:szCs w:val="24"/>
      </w:rPr>
      <w:t>ylkeskommune</w:t>
    </w:r>
    <w:r w:rsidRPr="00C2434C">
      <w:rPr>
        <w:rFonts w:eastAsia="Times New Roman" w:cs="Times New Roman"/>
        <w:sz w:val="20"/>
        <w:szCs w:val="24"/>
      </w:rPr>
      <w:tab/>
    </w:r>
    <w:r w:rsidRPr="00C2434C">
      <w:rPr>
        <w:rFonts w:eastAsia="Times New Roman" w:cs="Times New Roman"/>
        <w:sz w:val="20"/>
        <w:szCs w:val="24"/>
      </w:rPr>
      <w:tab/>
    </w:r>
  </w:p>
  <w:p w14:paraId="4E9B7802" w14:textId="77777777" w:rsidR="00743C80" w:rsidRDefault="00743C80" w:rsidP="00FE7EEE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Driftskontrakt veg for 3406 Solør 2027-2033</w:t>
    </w:r>
  </w:p>
  <w:p w14:paraId="0402A5C5" w14:textId="601D270B" w:rsidR="00F82443" w:rsidRPr="004936AF" w:rsidRDefault="00F82443" w:rsidP="00FE7EEE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before="0" w:line="240" w:lineRule="auto"/>
      <w:ind w:left="0" w:right="0"/>
      <w:rPr>
        <w:rFonts w:eastAsia="Times New Roman" w:cs="Times New Roman"/>
        <w:b/>
        <w:bCs/>
        <w:sz w:val="20"/>
        <w:szCs w:val="24"/>
      </w:rPr>
    </w:pPr>
    <w:r>
      <w:rPr>
        <w:rFonts w:eastAsia="Times New Roman" w:cs="Times New Roman"/>
        <w:b/>
        <w:bCs/>
        <w:sz w:val="20"/>
        <w:szCs w:val="24"/>
      </w:rPr>
      <w:t>D2-P</w:t>
    </w:r>
    <w:r w:rsidR="00E90D5C">
      <w:rPr>
        <w:rFonts w:eastAsia="Times New Roman" w:cs="Times New Roman"/>
        <w:b/>
        <w:bCs/>
        <w:sz w:val="20"/>
        <w:szCs w:val="24"/>
      </w:rPr>
      <w:t>5</w:t>
    </w:r>
    <w:r>
      <w:rPr>
        <w:rFonts w:eastAsia="Times New Roman" w:cs="Times New Roman"/>
        <w:b/>
        <w:bCs/>
        <w:sz w:val="20"/>
        <w:szCs w:val="24"/>
      </w:rPr>
      <w:t>-</w:t>
    </w:r>
    <w:r w:rsidR="00E90D5C">
      <w:rPr>
        <w:rFonts w:eastAsia="Times New Roman" w:cs="Times New Roman"/>
        <w:b/>
        <w:bCs/>
        <w:sz w:val="20"/>
        <w:szCs w:val="24"/>
      </w:rPr>
      <w:t>Plan for håndtering av skred og flom</w:t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>
      <w:rPr>
        <w:rFonts w:ascii="Times New Roman" w:eastAsia="Times New Roman" w:hAnsi="Times New Roman" w:cs="Times New Roman"/>
        <w:b/>
        <w:bCs/>
        <w:sz w:val="20"/>
        <w:szCs w:val="24"/>
      </w:rPr>
      <w:tab/>
    </w:r>
    <w:r w:rsidR="00743C80">
      <w:rPr>
        <w:rFonts w:eastAsia="Times New Roman" w:cs="Times New Roman"/>
        <w:b/>
        <w:bCs/>
        <w:sz w:val="20"/>
        <w:szCs w:val="24"/>
      </w:rPr>
      <w:t>02.09.2026</w:t>
    </w:r>
  </w:p>
  <w:p w14:paraId="157A979B" w14:textId="5B7E6C35" w:rsidR="00F82443" w:rsidRDefault="00F82443" w:rsidP="00FE7EEE">
    <w:pPr>
      <w:tabs>
        <w:tab w:val="center" w:pos="4175"/>
        <w:tab w:val="left" w:pos="5370"/>
        <w:tab w:val="right" w:pos="14384"/>
      </w:tabs>
      <w:ind w:left="0" w:right="-426"/>
    </w:pP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7BF26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noProof/>
      </w:rPr>
      <mc:AlternateContent>
        <mc:Choice Requires="wpg">
          <w:drawing>
            <wp:anchor distT="0" distB="0" distL="114300" distR="114300" simplePos="0" relativeHeight="251685888" behindDoc="0" locked="0" layoutInCell="1" allowOverlap="1" wp14:anchorId="347AF837" wp14:editId="6C913583">
              <wp:simplePos x="0" y="0"/>
              <wp:positionH relativeFrom="page">
                <wp:posOffset>665988</wp:posOffset>
              </wp:positionH>
              <wp:positionV relativeFrom="page">
                <wp:posOffset>1047242</wp:posOffset>
              </wp:positionV>
              <wp:extent cx="9435084" cy="6096"/>
              <wp:effectExtent l="0" t="0" r="0" b="0"/>
              <wp:wrapSquare wrapText="bothSides"/>
              <wp:docPr id="38546" name="Group 385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435084" cy="6096"/>
                        <a:chOff x="0" y="0"/>
                        <a:chExt cx="9435084" cy="6096"/>
                      </a:xfrm>
                    </wpg:grpSpPr>
                    <wps:wsp>
                      <wps:cNvPr id="40749" name="Shape 40749"/>
                      <wps:cNvSpPr/>
                      <wps:spPr>
                        <a:xfrm>
                          <a:off x="0" y="0"/>
                          <a:ext cx="94350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35084" h="9144">
                              <a:moveTo>
                                <a:pt x="0" y="0"/>
                              </a:moveTo>
                              <a:lnTo>
                                <a:pt x="9435084" y="0"/>
                              </a:lnTo>
                              <a:lnTo>
                                <a:pt x="94350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E868AE" id="Group 38546" o:spid="_x0000_s1026" style="position:absolute;margin-left:52.45pt;margin-top:82.45pt;width:742.9pt;height:.5pt;z-index:251685888;mso-position-horizontal-relative:page;mso-position-vertical-relative:page" coordsize="9435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">
              <v:shape id="Shape 40749" o:spid="_x0000_s1027" style="position:absolute;width:94350;height:91;visibility:visible;mso-wrap-style:square;v-text-anchor:top" coordsize="94350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" path="m,l9435084,r,9144l,9144,,e" fillcolor="black" stroked="f" strokeweight="0">
                <v:stroke miterlimit="83231f" joinstyle="miter"/>
                <v:path arrowok="t" textboxrect="0,0,943508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Statens vegvesen </w:t>
    </w:r>
    <w:r>
      <w:rPr>
        <w:rFonts w:ascii="Times New Roman" w:eastAsia="Times New Roman" w:hAnsi="Times New Roman" w:cs="Times New Roman"/>
        <w:sz w:val="20"/>
      </w:rPr>
      <w:tab/>
      <w:t xml:space="preserve"> </w:t>
    </w:r>
    <w:r>
      <w:rPr>
        <w:rFonts w:ascii="Times New Roman" w:eastAsia="Times New Roman" w:hAnsi="Times New Roman" w:cs="Times New Roman"/>
        <w:sz w:val="20"/>
      </w:rPr>
      <w:tab/>
      <w:t xml:space="preserve">D2-ID1821a - </w:t>
    </w: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7BCFC49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sz w:val="20"/>
      </w:rPr>
      <w:t xml:space="preserve">Fellesdokument driftskontrakt veg </w:t>
    </w:r>
  </w:p>
  <w:p w14:paraId="48272A13" w14:textId="77777777" w:rsidR="00F82443" w:rsidRDefault="00F82443">
    <w:pPr>
      <w:ind w:left="-362"/>
    </w:pPr>
    <w:r>
      <w:rPr>
        <w:rFonts w:ascii="Times New Roman" w:eastAsia="Times New Roman" w:hAnsi="Times New Roman" w:cs="Times New Roman"/>
        <w:b/>
        <w:sz w:val="20"/>
      </w:rPr>
      <w:t xml:space="preserve">D2 Tegninger og supplerende dokumenter </w:t>
    </w:r>
  </w:p>
  <w:p w14:paraId="21860587" w14:textId="77777777" w:rsidR="00F82443" w:rsidRDefault="00F82443">
    <w:pPr>
      <w:tabs>
        <w:tab w:val="center" w:pos="4175"/>
        <w:tab w:val="right" w:pos="14384"/>
      </w:tabs>
      <w:ind w:left="-362" w:right="-426"/>
    </w:pPr>
    <w:r>
      <w:rPr>
        <w:rFonts w:ascii="Times New Roman" w:eastAsia="Times New Roman" w:hAnsi="Times New Roman" w:cs="Times New Roman"/>
        <w:b/>
        <w:sz w:val="20"/>
      </w:rPr>
      <w:t xml:space="preserve">D2-ID1821a Generell inspeksjon </w:t>
    </w:r>
    <w:r>
      <w:rPr>
        <w:rFonts w:ascii="Times New Roman" w:eastAsia="Times New Roman" w:hAnsi="Times New Roman" w:cs="Times New Roman"/>
        <w:b/>
        <w:sz w:val="20"/>
      </w:rPr>
      <w:tab/>
      <w:t xml:space="preserve"> </w:t>
    </w:r>
    <w:r>
      <w:rPr>
        <w:rFonts w:ascii="Times New Roman" w:eastAsia="Times New Roman" w:hAnsi="Times New Roman" w:cs="Times New Roman"/>
        <w:b/>
        <w:sz w:val="20"/>
      </w:rPr>
      <w:tab/>
    </w:r>
    <w:r>
      <w:rPr>
        <w:rFonts w:ascii="Times New Roman" w:eastAsia="Times New Roman" w:hAnsi="Times New Roman" w:cs="Times New Roman"/>
        <w:sz w:val="20"/>
      </w:rPr>
      <w:t>2017-05-15</w:t>
    </w:r>
    <w:r>
      <w:rPr>
        <w:rFonts w:ascii="Times New Roman" w:eastAsia="Times New Roman" w:hAnsi="Times New Roman" w:cs="Times New Roman"/>
        <w:b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742A"/>
    <w:multiLevelType w:val="hybridMultilevel"/>
    <w:tmpl w:val="E9BC4FD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" w15:restartNumberingAfterBreak="0">
    <w:nsid w:val="090777D5"/>
    <w:multiLevelType w:val="hybridMultilevel"/>
    <w:tmpl w:val="0CCC4674"/>
    <w:lvl w:ilvl="0" w:tplc="E6F60A4A">
      <w:numFmt w:val="bullet"/>
      <w:lvlText w:val="•"/>
      <w:lvlJc w:val="left"/>
      <w:pPr>
        <w:ind w:left="705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4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1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8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</w:abstractNum>
  <w:abstractNum w:abstractNumId="2" w15:restartNumberingAfterBreak="0">
    <w:nsid w:val="0B1F5CD1"/>
    <w:multiLevelType w:val="hybridMultilevel"/>
    <w:tmpl w:val="CFB285E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" w15:restartNumberingAfterBreak="0">
    <w:nsid w:val="119B13BD"/>
    <w:multiLevelType w:val="hybridMultilevel"/>
    <w:tmpl w:val="DF02FEF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12BF69DC"/>
    <w:multiLevelType w:val="hybridMultilevel"/>
    <w:tmpl w:val="D6645BB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19C96DA2"/>
    <w:multiLevelType w:val="hybridMultilevel"/>
    <w:tmpl w:val="1AA2361C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1AB13D12"/>
    <w:multiLevelType w:val="hybridMultilevel"/>
    <w:tmpl w:val="40B02AC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1E072D40"/>
    <w:multiLevelType w:val="hybridMultilevel"/>
    <w:tmpl w:val="527A7C3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1FD26F58"/>
    <w:multiLevelType w:val="hybridMultilevel"/>
    <w:tmpl w:val="92C65E9C"/>
    <w:lvl w:ilvl="0" w:tplc="192CEDE8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9" w15:restartNumberingAfterBreak="0">
    <w:nsid w:val="28591A09"/>
    <w:multiLevelType w:val="hybridMultilevel"/>
    <w:tmpl w:val="E1E810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0" w15:restartNumberingAfterBreak="0">
    <w:nsid w:val="38711354"/>
    <w:multiLevelType w:val="hybridMultilevel"/>
    <w:tmpl w:val="6204B7D0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AA04C1D"/>
    <w:multiLevelType w:val="hybridMultilevel"/>
    <w:tmpl w:val="84BA53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D0CAF"/>
    <w:multiLevelType w:val="hybridMultilevel"/>
    <w:tmpl w:val="A0067A6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 w15:restartNumberingAfterBreak="0">
    <w:nsid w:val="3F596FD4"/>
    <w:multiLevelType w:val="hybridMultilevel"/>
    <w:tmpl w:val="4DF2C32C"/>
    <w:lvl w:ilvl="0" w:tplc="00EEFD6A">
      <w:numFmt w:val="bullet"/>
      <w:lvlText w:val=""/>
      <w:lvlJc w:val="left"/>
      <w:pPr>
        <w:ind w:left="134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F7A5F23"/>
    <w:multiLevelType w:val="hybridMultilevel"/>
    <w:tmpl w:val="C3701BBC"/>
    <w:lvl w:ilvl="0" w:tplc="35707DFC">
      <w:start w:val="2"/>
      <w:numFmt w:val="bullet"/>
      <w:lvlText w:val="-"/>
      <w:lvlJc w:val="left"/>
      <w:pPr>
        <w:ind w:left="1065" w:hanging="360"/>
      </w:pPr>
      <w:rPr>
        <w:rFonts w:ascii="Roboto" w:eastAsiaTheme="minorHAnsi" w:hAnsi="Roboto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25F7899"/>
    <w:multiLevelType w:val="hybridMultilevel"/>
    <w:tmpl w:val="7726692C"/>
    <w:lvl w:ilvl="0" w:tplc="E8ACA626">
      <w:numFmt w:val="bullet"/>
      <w:lvlText w:val=""/>
      <w:lvlJc w:val="left"/>
      <w:pPr>
        <w:ind w:left="984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44B336D7"/>
    <w:multiLevelType w:val="hybridMultilevel"/>
    <w:tmpl w:val="20FCA62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 w15:restartNumberingAfterBreak="0">
    <w:nsid w:val="45B14E15"/>
    <w:multiLevelType w:val="hybridMultilevel"/>
    <w:tmpl w:val="832EE8C6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49DA7113"/>
    <w:multiLevelType w:val="hybridMultilevel"/>
    <w:tmpl w:val="5BC611D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 w15:restartNumberingAfterBreak="0">
    <w:nsid w:val="4C272E7F"/>
    <w:multiLevelType w:val="hybridMultilevel"/>
    <w:tmpl w:val="00AC1DB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0" w15:restartNumberingAfterBreak="0">
    <w:nsid w:val="4F92681E"/>
    <w:multiLevelType w:val="hybridMultilevel"/>
    <w:tmpl w:val="489E4A8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556C4561"/>
    <w:multiLevelType w:val="hybridMultilevel"/>
    <w:tmpl w:val="B31CEF90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2" w15:restartNumberingAfterBreak="0">
    <w:nsid w:val="56EC64B0"/>
    <w:multiLevelType w:val="hybridMultilevel"/>
    <w:tmpl w:val="EB4EC80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5727383B"/>
    <w:multiLevelType w:val="hybridMultilevel"/>
    <w:tmpl w:val="C2D04E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593C2D75"/>
    <w:multiLevelType w:val="hybridMultilevel"/>
    <w:tmpl w:val="9954C0E2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5" w15:restartNumberingAfterBreak="0">
    <w:nsid w:val="5CE93142"/>
    <w:multiLevelType w:val="hybridMultilevel"/>
    <w:tmpl w:val="F370C53C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5634DE1"/>
    <w:multiLevelType w:val="hybridMultilevel"/>
    <w:tmpl w:val="E7D0C7E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7" w15:restartNumberingAfterBreak="0">
    <w:nsid w:val="65681843"/>
    <w:multiLevelType w:val="hybridMultilevel"/>
    <w:tmpl w:val="D47E9026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8" w15:restartNumberingAfterBreak="0">
    <w:nsid w:val="66EF360B"/>
    <w:multiLevelType w:val="hybridMultilevel"/>
    <w:tmpl w:val="DF7C5C84"/>
    <w:lvl w:ilvl="0" w:tplc="E6F60A4A">
      <w:numFmt w:val="bullet"/>
      <w:lvlText w:val="•"/>
      <w:lvlJc w:val="left"/>
      <w:pPr>
        <w:ind w:left="2313" w:hanging="705"/>
      </w:pPr>
      <w:rPr>
        <w:rFonts w:ascii="Roboto" w:eastAsiaTheme="majorEastAsia" w:hAnsi="Roboto" w:cstheme="majorBidi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69C73A4C"/>
    <w:multiLevelType w:val="hybridMultilevel"/>
    <w:tmpl w:val="80F0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46502E"/>
    <w:multiLevelType w:val="hybridMultilevel"/>
    <w:tmpl w:val="5A549DDE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1" w15:restartNumberingAfterBreak="0">
    <w:nsid w:val="6B124CC0"/>
    <w:multiLevelType w:val="hybridMultilevel"/>
    <w:tmpl w:val="3E0CAB48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2" w15:restartNumberingAfterBreak="0">
    <w:nsid w:val="6CE260CC"/>
    <w:multiLevelType w:val="hybridMultilevel"/>
    <w:tmpl w:val="8050F8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3" w15:restartNumberingAfterBreak="0">
    <w:nsid w:val="6CE43BD6"/>
    <w:multiLevelType w:val="hybridMultilevel"/>
    <w:tmpl w:val="A74E0514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4" w15:restartNumberingAfterBreak="0">
    <w:nsid w:val="6E1869EC"/>
    <w:multiLevelType w:val="hybridMultilevel"/>
    <w:tmpl w:val="8A7C48FC"/>
    <w:lvl w:ilvl="0" w:tplc="68CCE1B4">
      <w:start w:val="1"/>
      <w:numFmt w:val="bullet"/>
      <w:pStyle w:val="Listeavsnitt"/>
      <w:lvlText w:val=""/>
      <w:lvlJc w:val="left"/>
      <w:pPr>
        <w:ind w:left="644" w:hanging="360"/>
      </w:pPr>
      <w:rPr>
        <w:rFonts w:ascii="Symbol" w:hAnsi="Symbol" w:hint="default"/>
        <w:color w:val="3E9B55" w:themeColor="accent1"/>
        <w:sz w:val="30"/>
        <w:szCs w:val="3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1B4FC8"/>
    <w:multiLevelType w:val="hybridMultilevel"/>
    <w:tmpl w:val="F0DA9B7A"/>
    <w:lvl w:ilvl="0" w:tplc="0414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 w16cid:durableId="408042809">
    <w:abstractNumId w:val="34"/>
  </w:num>
  <w:num w:numId="2" w16cid:durableId="1704404728">
    <w:abstractNumId w:val="14"/>
  </w:num>
  <w:num w:numId="3" w16cid:durableId="471557803">
    <w:abstractNumId w:val="4"/>
  </w:num>
  <w:num w:numId="4" w16cid:durableId="577791970">
    <w:abstractNumId w:val="9"/>
  </w:num>
  <w:num w:numId="5" w16cid:durableId="744255902">
    <w:abstractNumId w:val="27"/>
  </w:num>
  <w:num w:numId="6" w16cid:durableId="1917473252">
    <w:abstractNumId w:val="30"/>
  </w:num>
  <w:num w:numId="7" w16cid:durableId="1439835770">
    <w:abstractNumId w:val="22"/>
  </w:num>
  <w:num w:numId="8" w16cid:durableId="1645163041">
    <w:abstractNumId w:val="20"/>
  </w:num>
  <w:num w:numId="9" w16cid:durableId="803813206">
    <w:abstractNumId w:val="26"/>
  </w:num>
  <w:num w:numId="10" w16cid:durableId="2069764911">
    <w:abstractNumId w:val="19"/>
  </w:num>
  <w:num w:numId="11" w16cid:durableId="1071124251">
    <w:abstractNumId w:val="35"/>
  </w:num>
  <w:num w:numId="12" w16cid:durableId="105779374">
    <w:abstractNumId w:val="32"/>
  </w:num>
  <w:num w:numId="13" w16cid:durableId="113331634">
    <w:abstractNumId w:val="18"/>
  </w:num>
  <w:num w:numId="14" w16cid:durableId="1975013967">
    <w:abstractNumId w:val="7"/>
  </w:num>
  <w:num w:numId="15" w16cid:durableId="800925256">
    <w:abstractNumId w:val="5"/>
  </w:num>
  <w:num w:numId="16" w16cid:durableId="901407385">
    <w:abstractNumId w:val="3"/>
  </w:num>
  <w:num w:numId="17" w16cid:durableId="1831173341">
    <w:abstractNumId w:val="23"/>
  </w:num>
  <w:num w:numId="18" w16cid:durableId="2108698199">
    <w:abstractNumId w:val="2"/>
  </w:num>
  <w:num w:numId="19" w16cid:durableId="678241695">
    <w:abstractNumId w:val="24"/>
  </w:num>
  <w:num w:numId="20" w16cid:durableId="1178348385">
    <w:abstractNumId w:val="10"/>
  </w:num>
  <w:num w:numId="21" w16cid:durableId="1756324006">
    <w:abstractNumId w:val="12"/>
  </w:num>
  <w:num w:numId="22" w16cid:durableId="1710447402">
    <w:abstractNumId w:val="6"/>
  </w:num>
  <w:num w:numId="23" w16cid:durableId="3941960">
    <w:abstractNumId w:val="33"/>
  </w:num>
  <w:num w:numId="24" w16cid:durableId="1250286">
    <w:abstractNumId w:val="1"/>
  </w:num>
  <w:num w:numId="25" w16cid:durableId="1136139770">
    <w:abstractNumId w:val="11"/>
  </w:num>
  <w:num w:numId="26" w16cid:durableId="447050327">
    <w:abstractNumId w:val="29"/>
  </w:num>
  <w:num w:numId="27" w16cid:durableId="298460523">
    <w:abstractNumId w:val="0"/>
  </w:num>
  <w:num w:numId="28" w16cid:durableId="661156836">
    <w:abstractNumId w:val="16"/>
  </w:num>
  <w:num w:numId="29" w16cid:durableId="942767990">
    <w:abstractNumId w:val="8"/>
  </w:num>
  <w:num w:numId="30" w16cid:durableId="1187721202">
    <w:abstractNumId w:val="15"/>
  </w:num>
  <w:num w:numId="31" w16cid:durableId="1330863531">
    <w:abstractNumId w:val="13"/>
  </w:num>
  <w:num w:numId="32" w16cid:durableId="2138403933">
    <w:abstractNumId w:val="31"/>
  </w:num>
  <w:num w:numId="33" w16cid:durableId="418141755">
    <w:abstractNumId w:val="17"/>
  </w:num>
  <w:num w:numId="34" w16cid:durableId="1346637943">
    <w:abstractNumId w:val="21"/>
  </w:num>
  <w:num w:numId="35" w16cid:durableId="59136134">
    <w:abstractNumId w:val="25"/>
  </w:num>
  <w:num w:numId="36" w16cid:durableId="341978864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FFD"/>
    <w:rsid w:val="000030DB"/>
    <w:rsid w:val="00004837"/>
    <w:rsid w:val="00004BC9"/>
    <w:rsid w:val="00005810"/>
    <w:rsid w:val="00005B46"/>
    <w:rsid w:val="00006D06"/>
    <w:rsid w:val="00007B3A"/>
    <w:rsid w:val="0001075C"/>
    <w:rsid w:val="00012BBD"/>
    <w:rsid w:val="00012F2F"/>
    <w:rsid w:val="0001416D"/>
    <w:rsid w:val="00014DBB"/>
    <w:rsid w:val="00014FF2"/>
    <w:rsid w:val="000152C3"/>
    <w:rsid w:val="00016686"/>
    <w:rsid w:val="00016B2D"/>
    <w:rsid w:val="000178D7"/>
    <w:rsid w:val="00017EEB"/>
    <w:rsid w:val="00021AA9"/>
    <w:rsid w:val="00022B03"/>
    <w:rsid w:val="000304FA"/>
    <w:rsid w:val="000335B5"/>
    <w:rsid w:val="00035881"/>
    <w:rsid w:val="00036C9C"/>
    <w:rsid w:val="000370D4"/>
    <w:rsid w:val="00040B89"/>
    <w:rsid w:val="0004150C"/>
    <w:rsid w:val="00043DA7"/>
    <w:rsid w:val="00043DBB"/>
    <w:rsid w:val="000516EC"/>
    <w:rsid w:val="00052E02"/>
    <w:rsid w:val="000534AE"/>
    <w:rsid w:val="00054088"/>
    <w:rsid w:val="00055404"/>
    <w:rsid w:val="0005647D"/>
    <w:rsid w:val="00057BE9"/>
    <w:rsid w:val="0006015E"/>
    <w:rsid w:val="00061A54"/>
    <w:rsid w:val="000630C0"/>
    <w:rsid w:val="000636A9"/>
    <w:rsid w:val="00070D20"/>
    <w:rsid w:val="00073699"/>
    <w:rsid w:val="00074C6A"/>
    <w:rsid w:val="00074F8B"/>
    <w:rsid w:val="00076132"/>
    <w:rsid w:val="00076BF9"/>
    <w:rsid w:val="00080FCD"/>
    <w:rsid w:val="000852B7"/>
    <w:rsid w:val="00085E6B"/>
    <w:rsid w:val="00086AB3"/>
    <w:rsid w:val="00093782"/>
    <w:rsid w:val="00096FE8"/>
    <w:rsid w:val="000973AF"/>
    <w:rsid w:val="00097D04"/>
    <w:rsid w:val="000A75D5"/>
    <w:rsid w:val="000B034B"/>
    <w:rsid w:val="000B1C84"/>
    <w:rsid w:val="000B22E1"/>
    <w:rsid w:val="000B2CA6"/>
    <w:rsid w:val="000B3F3E"/>
    <w:rsid w:val="000B3F92"/>
    <w:rsid w:val="000B52A0"/>
    <w:rsid w:val="000B574A"/>
    <w:rsid w:val="000B7AF8"/>
    <w:rsid w:val="000C00C2"/>
    <w:rsid w:val="000C3BA4"/>
    <w:rsid w:val="000C4C78"/>
    <w:rsid w:val="000D0ED1"/>
    <w:rsid w:val="000D0F14"/>
    <w:rsid w:val="000D382D"/>
    <w:rsid w:val="000D592B"/>
    <w:rsid w:val="000D65D6"/>
    <w:rsid w:val="000D7028"/>
    <w:rsid w:val="000E0766"/>
    <w:rsid w:val="000E08F9"/>
    <w:rsid w:val="000E2FBF"/>
    <w:rsid w:val="000E30B0"/>
    <w:rsid w:val="000E4B5B"/>
    <w:rsid w:val="000E5A81"/>
    <w:rsid w:val="000E719A"/>
    <w:rsid w:val="000F0B08"/>
    <w:rsid w:val="000F2567"/>
    <w:rsid w:val="000F277E"/>
    <w:rsid w:val="000F29F3"/>
    <w:rsid w:val="000F33FE"/>
    <w:rsid w:val="000F3B2B"/>
    <w:rsid w:val="000F6792"/>
    <w:rsid w:val="00100B80"/>
    <w:rsid w:val="001050C9"/>
    <w:rsid w:val="001070EE"/>
    <w:rsid w:val="00107CD2"/>
    <w:rsid w:val="00110C2E"/>
    <w:rsid w:val="00110C48"/>
    <w:rsid w:val="00111692"/>
    <w:rsid w:val="00112C92"/>
    <w:rsid w:val="00113B91"/>
    <w:rsid w:val="00115018"/>
    <w:rsid w:val="00120152"/>
    <w:rsid w:val="00121FD6"/>
    <w:rsid w:val="00124634"/>
    <w:rsid w:val="00126013"/>
    <w:rsid w:val="001301D9"/>
    <w:rsid w:val="001315E0"/>
    <w:rsid w:val="001317F8"/>
    <w:rsid w:val="00135208"/>
    <w:rsid w:val="001354D2"/>
    <w:rsid w:val="001358CF"/>
    <w:rsid w:val="00135B21"/>
    <w:rsid w:val="00135D92"/>
    <w:rsid w:val="001369BA"/>
    <w:rsid w:val="00142EE5"/>
    <w:rsid w:val="00143826"/>
    <w:rsid w:val="00143ACD"/>
    <w:rsid w:val="00147F66"/>
    <w:rsid w:val="001527B7"/>
    <w:rsid w:val="001529AE"/>
    <w:rsid w:val="00153A68"/>
    <w:rsid w:val="00154D32"/>
    <w:rsid w:val="0016065D"/>
    <w:rsid w:val="00160AD6"/>
    <w:rsid w:val="00160F99"/>
    <w:rsid w:val="00162BB4"/>
    <w:rsid w:val="00163A35"/>
    <w:rsid w:val="0016579B"/>
    <w:rsid w:val="00167ABF"/>
    <w:rsid w:val="001709FB"/>
    <w:rsid w:val="00170DAE"/>
    <w:rsid w:val="00170F14"/>
    <w:rsid w:val="001712A5"/>
    <w:rsid w:val="0017290C"/>
    <w:rsid w:val="00174BB9"/>
    <w:rsid w:val="00175380"/>
    <w:rsid w:val="001757E9"/>
    <w:rsid w:val="001819FC"/>
    <w:rsid w:val="0018309E"/>
    <w:rsid w:val="00183130"/>
    <w:rsid w:val="001849F2"/>
    <w:rsid w:val="0018553A"/>
    <w:rsid w:val="00186464"/>
    <w:rsid w:val="0018723F"/>
    <w:rsid w:val="00187A62"/>
    <w:rsid w:val="00190BB6"/>
    <w:rsid w:val="00191033"/>
    <w:rsid w:val="001911A6"/>
    <w:rsid w:val="00192C84"/>
    <w:rsid w:val="00193130"/>
    <w:rsid w:val="00194DD8"/>
    <w:rsid w:val="001A0809"/>
    <w:rsid w:val="001A0AD3"/>
    <w:rsid w:val="001A0E14"/>
    <w:rsid w:val="001A0EDE"/>
    <w:rsid w:val="001A30A5"/>
    <w:rsid w:val="001A6629"/>
    <w:rsid w:val="001B0ADB"/>
    <w:rsid w:val="001B158C"/>
    <w:rsid w:val="001B2842"/>
    <w:rsid w:val="001B3965"/>
    <w:rsid w:val="001B4BFF"/>
    <w:rsid w:val="001B5895"/>
    <w:rsid w:val="001B5EA2"/>
    <w:rsid w:val="001C0D69"/>
    <w:rsid w:val="001C0D6F"/>
    <w:rsid w:val="001C1EA7"/>
    <w:rsid w:val="001C1F03"/>
    <w:rsid w:val="001C2212"/>
    <w:rsid w:val="001C24DE"/>
    <w:rsid w:val="001C258E"/>
    <w:rsid w:val="001C4B78"/>
    <w:rsid w:val="001C4C7A"/>
    <w:rsid w:val="001C6DFB"/>
    <w:rsid w:val="001C714B"/>
    <w:rsid w:val="001C7D46"/>
    <w:rsid w:val="001C7D88"/>
    <w:rsid w:val="001D2883"/>
    <w:rsid w:val="001D2FCA"/>
    <w:rsid w:val="001D3EE2"/>
    <w:rsid w:val="001D669A"/>
    <w:rsid w:val="001E3C23"/>
    <w:rsid w:val="001E4726"/>
    <w:rsid w:val="001E6259"/>
    <w:rsid w:val="001E6281"/>
    <w:rsid w:val="001E6D56"/>
    <w:rsid w:val="001E73A5"/>
    <w:rsid w:val="001F06C5"/>
    <w:rsid w:val="001F1842"/>
    <w:rsid w:val="001F19A0"/>
    <w:rsid w:val="001F528B"/>
    <w:rsid w:val="001F7DC9"/>
    <w:rsid w:val="00200D8C"/>
    <w:rsid w:val="0020491F"/>
    <w:rsid w:val="002049C5"/>
    <w:rsid w:val="00206872"/>
    <w:rsid w:val="00211D6C"/>
    <w:rsid w:val="002125BF"/>
    <w:rsid w:val="00212AFA"/>
    <w:rsid w:val="00212E8A"/>
    <w:rsid w:val="00213A28"/>
    <w:rsid w:val="00215447"/>
    <w:rsid w:val="0021646D"/>
    <w:rsid w:val="00216760"/>
    <w:rsid w:val="00221965"/>
    <w:rsid w:val="0022286B"/>
    <w:rsid w:val="002237DC"/>
    <w:rsid w:val="00227270"/>
    <w:rsid w:val="00230C23"/>
    <w:rsid w:val="002323EF"/>
    <w:rsid w:val="00232E3E"/>
    <w:rsid w:val="00232F74"/>
    <w:rsid w:val="00235091"/>
    <w:rsid w:val="00235F32"/>
    <w:rsid w:val="00236102"/>
    <w:rsid w:val="002372FB"/>
    <w:rsid w:val="002379E8"/>
    <w:rsid w:val="0024070A"/>
    <w:rsid w:val="00242123"/>
    <w:rsid w:val="002425EF"/>
    <w:rsid w:val="00243A0A"/>
    <w:rsid w:val="002464F1"/>
    <w:rsid w:val="00247289"/>
    <w:rsid w:val="00250B67"/>
    <w:rsid w:val="002512F5"/>
    <w:rsid w:val="002517E3"/>
    <w:rsid w:val="00251839"/>
    <w:rsid w:val="00251EBA"/>
    <w:rsid w:val="00252611"/>
    <w:rsid w:val="0025469C"/>
    <w:rsid w:val="00254E0D"/>
    <w:rsid w:val="00255240"/>
    <w:rsid w:val="002560A5"/>
    <w:rsid w:val="00257A0F"/>
    <w:rsid w:val="00257E2F"/>
    <w:rsid w:val="00261844"/>
    <w:rsid w:val="00261C75"/>
    <w:rsid w:val="002666A0"/>
    <w:rsid w:val="00267658"/>
    <w:rsid w:val="002711AF"/>
    <w:rsid w:val="00271E55"/>
    <w:rsid w:val="002723B4"/>
    <w:rsid w:val="00274814"/>
    <w:rsid w:val="00275E6A"/>
    <w:rsid w:val="00276ACF"/>
    <w:rsid w:val="00280F85"/>
    <w:rsid w:val="00281E1F"/>
    <w:rsid w:val="0028297D"/>
    <w:rsid w:val="00282C5B"/>
    <w:rsid w:val="0028320E"/>
    <w:rsid w:val="0028593E"/>
    <w:rsid w:val="00287318"/>
    <w:rsid w:val="00290F5A"/>
    <w:rsid w:val="00291F9E"/>
    <w:rsid w:val="002933E8"/>
    <w:rsid w:val="00293F30"/>
    <w:rsid w:val="00296062"/>
    <w:rsid w:val="00297934"/>
    <w:rsid w:val="002A2342"/>
    <w:rsid w:val="002A2DCF"/>
    <w:rsid w:val="002A6FBE"/>
    <w:rsid w:val="002A6FFD"/>
    <w:rsid w:val="002B0F80"/>
    <w:rsid w:val="002B11C7"/>
    <w:rsid w:val="002B1BD5"/>
    <w:rsid w:val="002B46E9"/>
    <w:rsid w:val="002B5197"/>
    <w:rsid w:val="002B6B39"/>
    <w:rsid w:val="002B723E"/>
    <w:rsid w:val="002B73E2"/>
    <w:rsid w:val="002C11EF"/>
    <w:rsid w:val="002C6736"/>
    <w:rsid w:val="002D1299"/>
    <w:rsid w:val="002D37B9"/>
    <w:rsid w:val="002D476F"/>
    <w:rsid w:val="002D74DC"/>
    <w:rsid w:val="002E098C"/>
    <w:rsid w:val="002E279B"/>
    <w:rsid w:val="002E33AD"/>
    <w:rsid w:val="002E4D1F"/>
    <w:rsid w:val="002F57EB"/>
    <w:rsid w:val="002F7A53"/>
    <w:rsid w:val="00300460"/>
    <w:rsid w:val="003026CD"/>
    <w:rsid w:val="00302FF5"/>
    <w:rsid w:val="0030344C"/>
    <w:rsid w:val="003055D5"/>
    <w:rsid w:val="003057B2"/>
    <w:rsid w:val="003066AD"/>
    <w:rsid w:val="00306F79"/>
    <w:rsid w:val="0030709A"/>
    <w:rsid w:val="0030757E"/>
    <w:rsid w:val="003109F1"/>
    <w:rsid w:val="003119B5"/>
    <w:rsid w:val="0031269B"/>
    <w:rsid w:val="00312925"/>
    <w:rsid w:val="003133C0"/>
    <w:rsid w:val="003137E4"/>
    <w:rsid w:val="003139DF"/>
    <w:rsid w:val="00314987"/>
    <w:rsid w:val="00314999"/>
    <w:rsid w:val="0031522E"/>
    <w:rsid w:val="00315F57"/>
    <w:rsid w:val="00317291"/>
    <w:rsid w:val="003174CC"/>
    <w:rsid w:val="00323413"/>
    <w:rsid w:val="003254F5"/>
    <w:rsid w:val="00325FBD"/>
    <w:rsid w:val="00330D4A"/>
    <w:rsid w:val="00331E06"/>
    <w:rsid w:val="003324C2"/>
    <w:rsid w:val="00333DA2"/>
    <w:rsid w:val="00334D2C"/>
    <w:rsid w:val="00336403"/>
    <w:rsid w:val="00340061"/>
    <w:rsid w:val="00341678"/>
    <w:rsid w:val="00341D25"/>
    <w:rsid w:val="00342975"/>
    <w:rsid w:val="003449A7"/>
    <w:rsid w:val="003465B9"/>
    <w:rsid w:val="00346A7E"/>
    <w:rsid w:val="003506E2"/>
    <w:rsid w:val="003512B8"/>
    <w:rsid w:val="00354114"/>
    <w:rsid w:val="00355AB0"/>
    <w:rsid w:val="00363898"/>
    <w:rsid w:val="0036414E"/>
    <w:rsid w:val="003662D7"/>
    <w:rsid w:val="003669E4"/>
    <w:rsid w:val="00367611"/>
    <w:rsid w:val="003677BC"/>
    <w:rsid w:val="0037101B"/>
    <w:rsid w:val="00371112"/>
    <w:rsid w:val="00371FD9"/>
    <w:rsid w:val="00372078"/>
    <w:rsid w:val="0037238C"/>
    <w:rsid w:val="00372AA4"/>
    <w:rsid w:val="00373656"/>
    <w:rsid w:val="00374F6B"/>
    <w:rsid w:val="00375C8B"/>
    <w:rsid w:val="00377E98"/>
    <w:rsid w:val="00380458"/>
    <w:rsid w:val="003818AD"/>
    <w:rsid w:val="00381E20"/>
    <w:rsid w:val="003821C8"/>
    <w:rsid w:val="003836B4"/>
    <w:rsid w:val="00383DD5"/>
    <w:rsid w:val="00384846"/>
    <w:rsid w:val="00385240"/>
    <w:rsid w:val="00387790"/>
    <w:rsid w:val="003878CF"/>
    <w:rsid w:val="00387C35"/>
    <w:rsid w:val="00390A50"/>
    <w:rsid w:val="00391808"/>
    <w:rsid w:val="00392C37"/>
    <w:rsid w:val="00397AE7"/>
    <w:rsid w:val="00397D19"/>
    <w:rsid w:val="003A1678"/>
    <w:rsid w:val="003A18D7"/>
    <w:rsid w:val="003A2D18"/>
    <w:rsid w:val="003A5ECC"/>
    <w:rsid w:val="003A786E"/>
    <w:rsid w:val="003B027E"/>
    <w:rsid w:val="003B0292"/>
    <w:rsid w:val="003B0CD1"/>
    <w:rsid w:val="003B0EB8"/>
    <w:rsid w:val="003B1AFE"/>
    <w:rsid w:val="003C2C69"/>
    <w:rsid w:val="003C2CD3"/>
    <w:rsid w:val="003C7A03"/>
    <w:rsid w:val="003D4208"/>
    <w:rsid w:val="003D506E"/>
    <w:rsid w:val="003D5572"/>
    <w:rsid w:val="003D5CB6"/>
    <w:rsid w:val="003D6ABF"/>
    <w:rsid w:val="003D6C57"/>
    <w:rsid w:val="003D7B3B"/>
    <w:rsid w:val="003E3C23"/>
    <w:rsid w:val="003E4E44"/>
    <w:rsid w:val="003E5D1E"/>
    <w:rsid w:val="003E5D8F"/>
    <w:rsid w:val="003E5EEB"/>
    <w:rsid w:val="003E72C6"/>
    <w:rsid w:val="003F1C7E"/>
    <w:rsid w:val="003F214F"/>
    <w:rsid w:val="003F2211"/>
    <w:rsid w:val="003F2B96"/>
    <w:rsid w:val="003F4A5D"/>
    <w:rsid w:val="003F73E7"/>
    <w:rsid w:val="003F784C"/>
    <w:rsid w:val="004015E0"/>
    <w:rsid w:val="00404320"/>
    <w:rsid w:val="004045C8"/>
    <w:rsid w:val="004069D3"/>
    <w:rsid w:val="00413E97"/>
    <w:rsid w:val="00420D8D"/>
    <w:rsid w:val="0042154A"/>
    <w:rsid w:val="004215C8"/>
    <w:rsid w:val="0042211D"/>
    <w:rsid w:val="00422792"/>
    <w:rsid w:val="00422FFD"/>
    <w:rsid w:val="00423B92"/>
    <w:rsid w:val="004245E0"/>
    <w:rsid w:val="004256A0"/>
    <w:rsid w:val="00427434"/>
    <w:rsid w:val="004305AF"/>
    <w:rsid w:val="004343C4"/>
    <w:rsid w:val="00434B07"/>
    <w:rsid w:val="0043707F"/>
    <w:rsid w:val="004419A8"/>
    <w:rsid w:val="00442533"/>
    <w:rsid w:val="0044336D"/>
    <w:rsid w:val="004444A7"/>
    <w:rsid w:val="00447ED4"/>
    <w:rsid w:val="00451D7D"/>
    <w:rsid w:val="00451DCD"/>
    <w:rsid w:val="00451EA1"/>
    <w:rsid w:val="0045258C"/>
    <w:rsid w:val="00452707"/>
    <w:rsid w:val="00453CB1"/>
    <w:rsid w:val="0046086C"/>
    <w:rsid w:val="00462117"/>
    <w:rsid w:val="00464514"/>
    <w:rsid w:val="00464678"/>
    <w:rsid w:val="00464DC6"/>
    <w:rsid w:val="00464FB5"/>
    <w:rsid w:val="00467055"/>
    <w:rsid w:val="00467906"/>
    <w:rsid w:val="00467CE5"/>
    <w:rsid w:val="00470E55"/>
    <w:rsid w:val="00474315"/>
    <w:rsid w:val="00474F57"/>
    <w:rsid w:val="00475D24"/>
    <w:rsid w:val="00476128"/>
    <w:rsid w:val="00476774"/>
    <w:rsid w:val="00476942"/>
    <w:rsid w:val="0048053C"/>
    <w:rsid w:val="004815D2"/>
    <w:rsid w:val="00482391"/>
    <w:rsid w:val="004837D5"/>
    <w:rsid w:val="00485A5B"/>
    <w:rsid w:val="00490C91"/>
    <w:rsid w:val="00492A10"/>
    <w:rsid w:val="004936AF"/>
    <w:rsid w:val="00494B4F"/>
    <w:rsid w:val="004953D4"/>
    <w:rsid w:val="0049574D"/>
    <w:rsid w:val="00495845"/>
    <w:rsid w:val="00496820"/>
    <w:rsid w:val="00496A4B"/>
    <w:rsid w:val="0049713A"/>
    <w:rsid w:val="004A02A6"/>
    <w:rsid w:val="004A19B4"/>
    <w:rsid w:val="004A1EDC"/>
    <w:rsid w:val="004A2C21"/>
    <w:rsid w:val="004A3E4A"/>
    <w:rsid w:val="004A748C"/>
    <w:rsid w:val="004B0316"/>
    <w:rsid w:val="004B0383"/>
    <w:rsid w:val="004B0F07"/>
    <w:rsid w:val="004B2BA8"/>
    <w:rsid w:val="004B3F65"/>
    <w:rsid w:val="004B42BE"/>
    <w:rsid w:val="004B54C5"/>
    <w:rsid w:val="004B552A"/>
    <w:rsid w:val="004B7702"/>
    <w:rsid w:val="004B7AF9"/>
    <w:rsid w:val="004C1FB2"/>
    <w:rsid w:val="004C2182"/>
    <w:rsid w:val="004C25F2"/>
    <w:rsid w:val="004C2B3A"/>
    <w:rsid w:val="004C3D50"/>
    <w:rsid w:val="004C45E4"/>
    <w:rsid w:val="004C693F"/>
    <w:rsid w:val="004D0592"/>
    <w:rsid w:val="004D183A"/>
    <w:rsid w:val="004D2327"/>
    <w:rsid w:val="004D2678"/>
    <w:rsid w:val="004D4629"/>
    <w:rsid w:val="004D5406"/>
    <w:rsid w:val="004D577D"/>
    <w:rsid w:val="004D5E13"/>
    <w:rsid w:val="004D6DB2"/>
    <w:rsid w:val="004D702A"/>
    <w:rsid w:val="004D7723"/>
    <w:rsid w:val="004E0AFA"/>
    <w:rsid w:val="004E0EAE"/>
    <w:rsid w:val="004E14F0"/>
    <w:rsid w:val="004E20ED"/>
    <w:rsid w:val="004E26DD"/>
    <w:rsid w:val="004E40B1"/>
    <w:rsid w:val="004E7CEC"/>
    <w:rsid w:val="004F0A2A"/>
    <w:rsid w:val="004F3510"/>
    <w:rsid w:val="004F3D5E"/>
    <w:rsid w:val="004F5442"/>
    <w:rsid w:val="004F5DC2"/>
    <w:rsid w:val="00500D0F"/>
    <w:rsid w:val="00502017"/>
    <w:rsid w:val="00502847"/>
    <w:rsid w:val="00502F3A"/>
    <w:rsid w:val="00504D09"/>
    <w:rsid w:val="005052D1"/>
    <w:rsid w:val="00505AFA"/>
    <w:rsid w:val="00507675"/>
    <w:rsid w:val="00510312"/>
    <w:rsid w:val="00511234"/>
    <w:rsid w:val="00512CBD"/>
    <w:rsid w:val="00514890"/>
    <w:rsid w:val="00515519"/>
    <w:rsid w:val="00516D47"/>
    <w:rsid w:val="00520353"/>
    <w:rsid w:val="00520724"/>
    <w:rsid w:val="00522908"/>
    <w:rsid w:val="00522F92"/>
    <w:rsid w:val="00523B24"/>
    <w:rsid w:val="00524258"/>
    <w:rsid w:val="00525192"/>
    <w:rsid w:val="005315F3"/>
    <w:rsid w:val="005322E5"/>
    <w:rsid w:val="00533272"/>
    <w:rsid w:val="005347B7"/>
    <w:rsid w:val="00534801"/>
    <w:rsid w:val="005352E0"/>
    <w:rsid w:val="00537FAE"/>
    <w:rsid w:val="00541483"/>
    <w:rsid w:val="00542B4D"/>
    <w:rsid w:val="0054332B"/>
    <w:rsid w:val="00543C3D"/>
    <w:rsid w:val="00545D57"/>
    <w:rsid w:val="005467A1"/>
    <w:rsid w:val="005479B6"/>
    <w:rsid w:val="0055123E"/>
    <w:rsid w:val="00551A1D"/>
    <w:rsid w:val="0055661B"/>
    <w:rsid w:val="00557BBA"/>
    <w:rsid w:val="00561AEC"/>
    <w:rsid w:val="00564F42"/>
    <w:rsid w:val="0056652E"/>
    <w:rsid w:val="00573CAA"/>
    <w:rsid w:val="005758BE"/>
    <w:rsid w:val="005763C5"/>
    <w:rsid w:val="00580233"/>
    <w:rsid w:val="00581903"/>
    <w:rsid w:val="005832C4"/>
    <w:rsid w:val="005835E5"/>
    <w:rsid w:val="00586DD4"/>
    <w:rsid w:val="00590D71"/>
    <w:rsid w:val="005911AB"/>
    <w:rsid w:val="00592640"/>
    <w:rsid w:val="005927BF"/>
    <w:rsid w:val="00593E80"/>
    <w:rsid w:val="0059417D"/>
    <w:rsid w:val="00594C3F"/>
    <w:rsid w:val="00595A39"/>
    <w:rsid w:val="0059618D"/>
    <w:rsid w:val="005A0FC6"/>
    <w:rsid w:val="005A3E66"/>
    <w:rsid w:val="005A41A8"/>
    <w:rsid w:val="005A4B55"/>
    <w:rsid w:val="005A7770"/>
    <w:rsid w:val="005B2A8C"/>
    <w:rsid w:val="005B3697"/>
    <w:rsid w:val="005C191B"/>
    <w:rsid w:val="005C24FC"/>
    <w:rsid w:val="005C3584"/>
    <w:rsid w:val="005C36CF"/>
    <w:rsid w:val="005C3F07"/>
    <w:rsid w:val="005C5EEA"/>
    <w:rsid w:val="005D1823"/>
    <w:rsid w:val="005D3375"/>
    <w:rsid w:val="005D3935"/>
    <w:rsid w:val="005D6076"/>
    <w:rsid w:val="005E0426"/>
    <w:rsid w:val="005E0440"/>
    <w:rsid w:val="005E0B05"/>
    <w:rsid w:val="005E0FAE"/>
    <w:rsid w:val="005E1738"/>
    <w:rsid w:val="005E3ADF"/>
    <w:rsid w:val="005E6E03"/>
    <w:rsid w:val="005F2112"/>
    <w:rsid w:val="005F2F6F"/>
    <w:rsid w:val="005F343C"/>
    <w:rsid w:val="005F6EEE"/>
    <w:rsid w:val="005F7C63"/>
    <w:rsid w:val="00600CD3"/>
    <w:rsid w:val="006023CF"/>
    <w:rsid w:val="00602CE3"/>
    <w:rsid w:val="006042C3"/>
    <w:rsid w:val="00604F55"/>
    <w:rsid w:val="006055EF"/>
    <w:rsid w:val="00605B81"/>
    <w:rsid w:val="00612AD7"/>
    <w:rsid w:val="00613D81"/>
    <w:rsid w:val="00614E30"/>
    <w:rsid w:val="00615436"/>
    <w:rsid w:val="0062194B"/>
    <w:rsid w:val="0062283A"/>
    <w:rsid w:val="00622D2D"/>
    <w:rsid w:val="00622F52"/>
    <w:rsid w:val="00623A82"/>
    <w:rsid w:val="00624B69"/>
    <w:rsid w:val="006255C7"/>
    <w:rsid w:val="00625A5E"/>
    <w:rsid w:val="0062684E"/>
    <w:rsid w:val="00626F84"/>
    <w:rsid w:val="00627CA7"/>
    <w:rsid w:val="00627FEA"/>
    <w:rsid w:val="0063051A"/>
    <w:rsid w:val="0063562C"/>
    <w:rsid w:val="00642142"/>
    <w:rsid w:val="00642F31"/>
    <w:rsid w:val="00643AA2"/>
    <w:rsid w:val="006452FA"/>
    <w:rsid w:val="0064549C"/>
    <w:rsid w:val="00645594"/>
    <w:rsid w:val="00647658"/>
    <w:rsid w:val="00650830"/>
    <w:rsid w:val="006510E8"/>
    <w:rsid w:val="00651A31"/>
    <w:rsid w:val="00655C0E"/>
    <w:rsid w:val="006567B9"/>
    <w:rsid w:val="00656C0B"/>
    <w:rsid w:val="006570ED"/>
    <w:rsid w:val="00667F25"/>
    <w:rsid w:val="00670860"/>
    <w:rsid w:val="006718DB"/>
    <w:rsid w:val="006722A6"/>
    <w:rsid w:val="00672CC0"/>
    <w:rsid w:val="0067430C"/>
    <w:rsid w:val="00675DA2"/>
    <w:rsid w:val="00677142"/>
    <w:rsid w:val="006773CD"/>
    <w:rsid w:val="00677AE8"/>
    <w:rsid w:val="00677EBF"/>
    <w:rsid w:val="006807AE"/>
    <w:rsid w:val="00680D38"/>
    <w:rsid w:val="00682394"/>
    <w:rsid w:val="00682993"/>
    <w:rsid w:val="006839BB"/>
    <w:rsid w:val="006839FB"/>
    <w:rsid w:val="00683CA8"/>
    <w:rsid w:val="0069042B"/>
    <w:rsid w:val="00691D5D"/>
    <w:rsid w:val="00692161"/>
    <w:rsid w:val="00694C5B"/>
    <w:rsid w:val="00694EF5"/>
    <w:rsid w:val="006A069D"/>
    <w:rsid w:val="006A0ADF"/>
    <w:rsid w:val="006A2C0C"/>
    <w:rsid w:val="006A3548"/>
    <w:rsid w:val="006A68FD"/>
    <w:rsid w:val="006A7D53"/>
    <w:rsid w:val="006B177B"/>
    <w:rsid w:val="006B275C"/>
    <w:rsid w:val="006B4722"/>
    <w:rsid w:val="006B6C5B"/>
    <w:rsid w:val="006B6FA3"/>
    <w:rsid w:val="006C2FDC"/>
    <w:rsid w:val="006C56B5"/>
    <w:rsid w:val="006D1A79"/>
    <w:rsid w:val="006D2C1B"/>
    <w:rsid w:val="006D3FE9"/>
    <w:rsid w:val="006D5CAD"/>
    <w:rsid w:val="006E0146"/>
    <w:rsid w:val="006E0416"/>
    <w:rsid w:val="006E0512"/>
    <w:rsid w:val="006E05B3"/>
    <w:rsid w:val="006E18B1"/>
    <w:rsid w:val="006E5517"/>
    <w:rsid w:val="006E5975"/>
    <w:rsid w:val="006E678C"/>
    <w:rsid w:val="006E7B0B"/>
    <w:rsid w:val="006F3720"/>
    <w:rsid w:val="006F3894"/>
    <w:rsid w:val="006F6E3D"/>
    <w:rsid w:val="00701A9C"/>
    <w:rsid w:val="00704E25"/>
    <w:rsid w:val="00705258"/>
    <w:rsid w:val="00706B5C"/>
    <w:rsid w:val="00710246"/>
    <w:rsid w:val="0071033F"/>
    <w:rsid w:val="00711B6F"/>
    <w:rsid w:val="00712C07"/>
    <w:rsid w:val="00712CD7"/>
    <w:rsid w:val="007130ED"/>
    <w:rsid w:val="00713EEA"/>
    <w:rsid w:val="00715DDD"/>
    <w:rsid w:val="00715F5F"/>
    <w:rsid w:val="007172EC"/>
    <w:rsid w:val="007174A2"/>
    <w:rsid w:val="00717EE2"/>
    <w:rsid w:val="0072191A"/>
    <w:rsid w:val="0072231F"/>
    <w:rsid w:val="007228CA"/>
    <w:rsid w:val="00723AE3"/>
    <w:rsid w:val="00724F3C"/>
    <w:rsid w:val="0072574B"/>
    <w:rsid w:val="007303F4"/>
    <w:rsid w:val="00733960"/>
    <w:rsid w:val="00734303"/>
    <w:rsid w:val="00737A75"/>
    <w:rsid w:val="00743849"/>
    <w:rsid w:val="00743C80"/>
    <w:rsid w:val="00744832"/>
    <w:rsid w:val="00746CBD"/>
    <w:rsid w:val="00747E62"/>
    <w:rsid w:val="007531B5"/>
    <w:rsid w:val="00753CD0"/>
    <w:rsid w:val="007549D7"/>
    <w:rsid w:val="007565EC"/>
    <w:rsid w:val="00756942"/>
    <w:rsid w:val="00756CD2"/>
    <w:rsid w:val="007575F8"/>
    <w:rsid w:val="00760242"/>
    <w:rsid w:val="007611DE"/>
    <w:rsid w:val="0076158C"/>
    <w:rsid w:val="00762D80"/>
    <w:rsid w:val="0076650E"/>
    <w:rsid w:val="00766638"/>
    <w:rsid w:val="0077077B"/>
    <w:rsid w:val="00770E6F"/>
    <w:rsid w:val="007716D0"/>
    <w:rsid w:val="0077182D"/>
    <w:rsid w:val="007728DF"/>
    <w:rsid w:val="00772F3F"/>
    <w:rsid w:val="00773CB2"/>
    <w:rsid w:val="00773F1D"/>
    <w:rsid w:val="007766FA"/>
    <w:rsid w:val="00776C5C"/>
    <w:rsid w:val="00777A7F"/>
    <w:rsid w:val="00782017"/>
    <w:rsid w:val="007821C8"/>
    <w:rsid w:val="00782FF5"/>
    <w:rsid w:val="007830A7"/>
    <w:rsid w:val="00783C43"/>
    <w:rsid w:val="00784352"/>
    <w:rsid w:val="00785F1D"/>
    <w:rsid w:val="00786BE7"/>
    <w:rsid w:val="00790281"/>
    <w:rsid w:val="0079112F"/>
    <w:rsid w:val="00793E86"/>
    <w:rsid w:val="0079458C"/>
    <w:rsid w:val="007A14F1"/>
    <w:rsid w:val="007A2DDC"/>
    <w:rsid w:val="007A2F68"/>
    <w:rsid w:val="007A4AD7"/>
    <w:rsid w:val="007A6568"/>
    <w:rsid w:val="007B069B"/>
    <w:rsid w:val="007B0D5E"/>
    <w:rsid w:val="007B104C"/>
    <w:rsid w:val="007B347A"/>
    <w:rsid w:val="007B3595"/>
    <w:rsid w:val="007B375B"/>
    <w:rsid w:val="007B3932"/>
    <w:rsid w:val="007B3F24"/>
    <w:rsid w:val="007B4697"/>
    <w:rsid w:val="007B51A6"/>
    <w:rsid w:val="007B6079"/>
    <w:rsid w:val="007C4466"/>
    <w:rsid w:val="007C4524"/>
    <w:rsid w:val="007C503C"/>
    <w:rsid w:val="007C5A26"/>
    <w:rsid w:val="007D3CCD"/>
    <w:rsid w:val="007D5BCD"/>
    <w:rsid w:val="007D5CCF"/>
    <w:rsid w:val="007D612D"/>
    <w:rsid w:val="007E27B3"/>
    <w:rsid w:val="007E3DBC"/>
    <w:rsid w:val="007E419D"/>
    <w:rsid w:val="007E49F0"/>
    <w:rsid w:val="007E5E30"/>
    <w:rsid w:val="007F051A"/>
    <w:rsid w:val="007F0FC6"/>
    <w:rsid w:val="007F22F0"/>
    <w:rsid w:val="007F4B2E"/>
    <w:rsid w:val="008000BF"/>
    <w:rsid w:val="00801BD9"/>
    <w:rsid w:val="0080343B"/>
    <w:rsid w:val="00803D7E"/>
    <w:rsid w:val="0080461C"/>
    <w:rsid w:val="008048D2"/>
    <w:rsid w:val="0080780C"/>
    <w:rsid w:val="00807A27"/>
    <w:rsid w:val="008123B2"/>
    <w:rsid w:val="00813717"/>
    <w:rsid w:val="00813834"/>
    <w:rsid w:val="00814CC7"/>
    <w:rsid w:val="0081574B"/>
    <w:rsid w:val="008168FA"/>
    <w:rsid w:val="00820EA7"/>
    <w:rsid w:val="008232E8"/>
    <w:rsid w:val="008245E7"/>
    <w:rsid w:val="00826000"/>
    <w:rsid w:val="0082666F"/>
    <w:rsid w:val="00826CE5"/>
    <w:rsid w:val="00827D80"/>
    <w:rsid w:val="00830645"/>
    <w:rsid w:val="0083128E"/>
    <w:rsid w:val="00832AF3"/>
    <w:rsid w:val="00832F38"/>
    <w:rsid w:val="0083494F"/>
    <w:rsid w:val="00835894"/>
    <w:rsid w:val="00843ED7"/>
    <w:rsid w:val="00846625"/>
    <w:rsid w:val="0084667E"/>
    <w:rsid w:val="008469F4"/>
    <w:rsid w:val="00851950"/>
    <w:rsid w:val="008542DE"/>
    <w:rsid w:val="0085451A"/>
    <w:rsid w:val="008548D3"/>
    <w:rsid w:val="00860C11"/>
    <w:rsid w:val="00861D28"/>
    <w:rsid w:val="00861FB0"/>
    <w:rsid w:val="00864538"/>
    <w:rsid w:val="008648E7"/>
    <w:rsid w:val="00865252"/>
    <w:rsid w:val="008657F0"/>
    <w:rsid w:val="008674EC"/>
    <w:rsid w:val="00871EDF"/>
    <w:rsid w:val="00872412"/>
    <w:rsid w:val="0087372E"/>
    <w:rsid w:val="00874068"/>
    <w:rsid w:val="00876321"/>
    <w:rsid w:val="00876B74"/>
    <w:rsid w:val="0087778B"/>
    <w:rsid w:val="008800E3"/>
    <w:rsid w:val="0088093B"/>
    <w:rsid w:val="008817E2"/>
    <w:rsid w:val="00883A51"/>
    <w:rsid w:val="00883F8B"/>
    <w:rsid w:val="0088413A"/>
    <w:rsid w:val="00884BEE"/>
    <w:rsid w:val="008861ED"/>
    <w:rsid w:val="00887B15"/>
    <w:rsid w:val="00887F4C"/>
    <w:rsid w:val="0089148F"/>
    <w:rsid w:val="008923D7"/>
    <w:rsid w:val="00893495"/>
    <w:rsid w:val="00895DC2"/>
    <w:rsid w:val="00896A5C"/>
    <w:rsid w:val="008A0D75"/>
    <w:rsid w:val="008A2FC7"/>
    <w:rsid w:val="008A3F7C"/>
    <w:rsid w:val="008A437D"/>
    <w:rsid w:val="008A4AAF"/>
    <w:rsid w:val="008A5AF4"/>
    <w:rsid w:val="008B2CC4"/>
    <w:rsid w:val="008B3B15"/>
    <w:rsid w:val="008B4D1C"/>
    <w:rsid w:val="008B6185"/>
    <w:rsid w:val="008B6E42"/>
    <w:rsid w:val="008C1488"/>
    <w:rsid w:val="008C2151"/>
    <w:rsid w:val="008C22DE"/>
    <w:rsid w:val="008C2C22"/>
    <w:rsid w:val="008C2C89"/>
    <w:rsid w:val="008C2D52"/>
    <w:rsid w:val="008C31AF"/>
    <w:rsid w:val="008C31E4"/>
    <w:rsid w:val="008C42A8"/>
    <w:rsid w:val="008C7437"/>
    <w:rsid w:val="008C7CE3"/>
    <w:rsid w:val="008D14A2"/>
    <w:rsid w:val="008D2363"/>
    <w:rsid w:val="008D3093"/>
    <w:rsid w:val="008D505E"/>
    <w:rsid w:val="008D50CF"/>
    <w:rsid w:val="008D793D"/>
    <w:rsid w:val="008E2542"/>
    <w:rsid w:val="008E49D1"/>
    <w:rsid w:val="008E5EBE"/>
    <w:rsid w:val="008F17D9"/>
    <w:rsid w:val="008F286A"/>
    <w:rsid w:val="008F472E"/>
    <w:rsid w:val="009005E0"/>
    <w:rsid w:val="00900AB9"/>
    <w:rsid w:val="00902E86"/>
    <w:rsid w:val="00905211"/>
    <w:rsid w:val="009055F6"/>
    <w:rsid w:val="00911B36"/>
    <w:rsid w:val="0091285B"/>
    <w:rsid w:val="0091376E"/>
    <w:rsid w:val="00913C4C"/>
    <w:rsid w:val="00914328"/>
    <w:rsid w:val="0091593A"/>
    <w:rsid w:val="00915ACD"/>
    <w:rsid w:val="00916C9B"/>
    <w:rsid w:val="00917028"/>
    <w:rsid w:val="00917153"/>
    <w:rsid w:val="00917669"/>
    <w:rsid w:val="009200EF"/>
    <w:rsid w:val="00921808"/>
    <w:rsid w:val="00921CDA"/>
    <w:rsid w:val="009252E7"/>
    <w:rsid w:val="0092583F"/>
    <w:rsid w:val="00931230"/>
    <w:rsid w:val="00931D51"/>
    <w:rsid w:val="00932357"/>
    <w:rsid w:val="0093455F"/>
    <w:rsid w:val="00936C6C"/>
    <w:rsid w:val="00943A15"/>
    <w:rsid w:val="00945E41"/>
    <w:rsid w:val="00951F37"/>
    <w:rsid w:val="00952297"/>
    <w:rsid w:val="00953B46"/>
    <w:rsid w:val="00954C4B"/>
    <w:rsid w:val="00956FB3"/>
    <w:rsid w:val="0096593F"/>
    <w:rsid w:val="009667B0"/>
    <w:rsid w:val="00972CED"/>
    <w:rsid w:val="009750BF"/>
    <w:rsid w:val="00975785"/>
    <w:rsid w:val="00976315"/>
    <w:rsid w:val="009764C9"/>
    <w:rsid w:val="00981A63"/>
    <w:rsid w:val="00984C7C"/>
    <w:rsid w:val="00985CEA"/>
    <w:rsid w:val="00991F4A"/>
    <w:rsid w:val="00993EE7"/>
    <w:rsid w:val="00993EFF"/>
    <w:rsid w:val="00994648"/>
    <w:rsid w:val="0099621C"/>
    <w:rsid w:val="00997CD8"/>
    <w:rsid w:val="009A0016"/>
    <w:rsid w:val="009A16FE"/>
    <w:rsid w:val="009A287C"/>
    <w:rsid w:val="009A5E10"/>
    <w:rsid w:val="009B0138"/>
    <w:rsid w:val="009B07EF"/>
    <w:rsid w:val="009B10AD"/>
    <w:rsid w:val="009B2A8F"/>
    <w:rsid w:val="009B6D95"/>
    <w:rsid w:val="009B7399"/>
    <w:rsid w:val="009C4FBB"/>
    <w:rsid w:val="009C5DCB"/>
    <w:rsid w:val="009C6324"/>
    <w:rsid w:val="009C69E5"/>
    <w:rsid w:val="009C6B30"/>
    <w:rsid w:val="009C6C9B"/>
    <w:rsid w:val="009D016C"/>
    <w:rsid w:val="009D0D57"/>
    <w:rsid w:val="009D169C"/>
    <w:rsid w:val="009D33A1"/>
    <w:rsid w:val="009D40C7"/>
    <w:rsid w:val="009D5BDA"/>
    <w:rsid w:val="009E386E"/>
    <w:rsid w:val="009E4334"/>
    <w:rsid w:val="009E6ABA"/>
    <w:rsid w:val="009E7AE1"/>
    <w:rsid w:val="009F2C20"/>
    <w:rsid w:val="009F3461"/>
    <w:rsid w:val="009F5DB9"/>
    <w:rsid w:val="00A007A0"/>
    <w:rsid w:val="00A02109"/>
    <w:rsid w:val="00A03EC1"/>
    <w:rsid w:val="00A04179"/>
    <w:rsid w:val="00A05E87"/>
    <w:rsid w:val="00A10F29"/>
    <w:rsid w:val="00A114DC"/>
    <w:rsid w:val="00A11D79"/>
    <w:rsid w:val="00A147FE"/>
    <w:rsid w:val="00A17F0D"/>
    <w:rsid w:val="00A20245"/>
    <w:rsid w:val="00A23C43"/>
    <w:rsid w:val="00A23EA0"/>
    <w:rsid w:val="00A32A18"/>
    <w:rsid w:val="00A34A40"/>
    <w:rsid w:val="00A35A7C"/>
    <w:rsid w:val="00A36A44"/>
    <w:rsid w:val="00A36E37"/>
    <w:rsid w:val="00A376CD"/>
    <w:rsid w:val="00A403D1"/>
    <w:rsid w:val="00A4103E"/>
    <w:rsid w:val="00A4109B"/>
    <w:rsid w:val="00A414D9"/>
    <w:rsid w:val="00A42D8D"/>
    <w:rsid w:val="00A4480C"/>
    <w:rsid w:val="00A44DCA"/>
    <w:rsid w:val="00A44E09"/>
    <w:rsid w:val="00A461D8"/>
    <w:rsid w:val="00A513EA"/>
    <w:rsid w:val="00A5476E"/>
    <w:rsid w:val="00A55507"/>
    <w:rsid w:val="00A566F8"/>
    <w:rsid w:val="00A57751"/>
    <w:rsid w:val="00A60FE5"/>
    <w:rsid w:val="00A617EB"/>
    <w:rsid w:val="00A62AD2"/>
    <w:rsid w:val="00A635D3"/>
    <w:rsid w:val="00A660AE"/>
    <w:rsid w:val="00A67338"/>
    <w:rsid w:val="00A67BD9"/>
    <w:rsid w:val="00A71572"/>
    <w:rsid w:val="00A717AC"/>
    <w:rsid w:val="00A728E7"/>
    <w:rsid w:val="00A7299B"/>
    <w:rsid w:val="00A72EEB"/>
    <w:rsid w:val="00A739FE"/>
    <w:rsid w:val="00A750F6"/>
    <w:rsid w:val="00A775C4"/>
    <w:rsid w:val="00A8288B"/>
    <w:rsid w:val="00A84535"/>
    <w:rsid w:val="00A8526A"/>
    <w:rsid w:val="00A86A3F"/>
    <w:rsid w:val="00A86E28"/>
    <w:rsid w:val="00A870C2"/>
    <w:rsid w:val="00A9156D"/>
    <w:rsid w:val="00A91AD8"/>
    <w:rsid w:val="00A92CFC"/>
    <w:rsid w:val="00A94118"/>
    <w:rsid w:val="00A94438"/>
    <w:rsid w:val="00A95140"/>
    <w:rsid w:val="00A974F6"/>
    <w:rsid w:val="00AA0C3C"/>
    <w:rsid w:val="00AA0CD0"/>
    <w:rsid w:val="00AA5A1C"/>
    <w:rsid w:val="00AA6443"/>
    <w:rsid w:val="00AA6732"/>
    <w:rsid w:val="00AB1369"/>
    <w:rsid w:val="00AB41B2"/>
    <w:rsid w:val="00AB57E2"/>
    <w:rsid w:val="00AC193C"/>
    <w:rsid w:val="00AC2A1A"/>
    <w:rsid w:val="00AC3C0D"/>
    <w:rsid w:val="00AC45BB"/>
    <w:rsid w:val="00AC4D7E"/>
    <w:rsid w:val="00AC51CE"/>
    <w:rsid w:val="00AC5CC5"/>
    <w:rsid w:val="00AD07BF"/>
    <w:rsid w:val="00AD1056"/>
    <w:rsid w:val="00AD278C"/>
    <w:rsid w:val="00AD3993"/>
    <w:rsid w:val="00AD4EBC"/>
    <w:rsid w:val="00AD6C89"/>
    <w:rsid w:val="00AE156C"/>
    <w:rsid w:val="00AE2165"/>
    <w:rsid w:val="00AE7B4D"/>
    <w:rsid w:val="00AF089A"/>
    <w:rsid w:val="00AF30F4"/>
    <w:rsid w:val="00AF5582"/>
    <w:rsid w:val="00AF6405"/>
    <w:rsid w:val="00AF6484"/>
    <w:rsid w:val="00AF65A6"/>
    <w:rsid w:val="00AF724C"/>
    <w:rsid w:val="00AF78FA"/>
    <w:rsid w:val="00B072B2"/>
    <w:rsid w:val="00B1062A"/>
    <w:rsid w:val="00B11A05"/>
    <w:rsid w:val="00B1302C"/>
    <w:rsid w:val="00B15EEB"/>
    <w:rsid w:val="00B17A1C"/>
    <w:rsid w:val="00B24DA4"/>
    <w:rsid w:val="00B2516F"/>
    <w:rsid w:val="00B25D8A"/>
    <w:rsid w:val="00B30DF6"/>
    <w:rsid w:val="00B312F4"/>
    <w:rsid w:val="00B360C6"/>
    <w:rsid w:val="00B377E7"/>
    <w:rsid w:val="00B37B36"/>
    <w:rsid w:val="00B41BC8"/>
    <w:rsid w:val="00B43FED"/>
    <w:rsid w:val="00B44319"/>
    <w:rsid w:val="00B447B8"/>
    <w:rsid w:val="00B465AA"/>
    <w:rsid w:val="00B466AB"/>
    <w:rsid w:val="00B470BE"/>
    <w:rsid w:val="00B472D8"/>
    <w:rsid w:val="00B528D7"/>
    <w:rsid w:val="00B537A3"/>
    <w:rsid w:val="00B55356"/>
    <w:rsid w:val="00B6142B"/>
    <w:rsid w:val="00B63677"/>
    <w:rsid w:val="00B661E2"/>
    <w:rsid w:val="00B7120B"/>
    <w:rsid w:val="00B7188E"/>
    <w:rsid w:val="00B750EA"/>
    <w:rsid w:val="00B758E5"/>
    <w:rsid w:val="00B76C21"/>
    <w:rsid w:val="00B77567"/>
    <w:rsid w:val="00B8025D"/>
    <w:rsid w:val="00B829F0"/>
    <w:rsid w:val="00B87CC6"/>
    <w:rsid w:val="00B909FD"/>
    <w:rsid w:val="00B90E47"/>
    <w:rsid w:val="00B9279B"/>
    <w:rsid w:val="00B93CFB"/>
    <w:rsid w:val="00B93E4E"/>
    <w:rsid w:val="00B94F29"/>
    <w:rsid w:val="00B9501A"/>
    <w:rsid w:val="00B957A3"/>
    <w:rsid w:val="00B97E9F"/>
    <w:rsid w:val="00BA3BF3"/>
    <w:rsid w:val="00BA3EF2"/>
    <w:rsid w:val="00BA410D"/>
    <w:rsid w:val="00BA66F0"/>
    <w:rsid w:val="00BA69DC"/>
    <w:rsid w:val="00BA72D3"/>
    <w:rsid w:val="00BA776E"/>
    <w:rsid w:val="00BB112F"/>
    <w:rsid w:val="00BB2288"/>
    <w:rsid w:val="00BB672D"/>
    <w:rsid w:val="00BB6893"/>
    <w:rsid w:val="00BB7BC9"/>
    <w:rsid w:val="00BC4283"/>
    <w:rsid w:val="00BC49B6"/>
    <w:rsid w:val="00BC5CD3"/>
    <w:rsid w:val="00BC70CC"/>
    <w:rsid w:val="00BC7733"/>
    <w:rsid w:val="00BC7836"/>
    <w:rsid w:val="00BC7E7A"/>
    <w:rsid w:val="00BD05D6"/>
    <w:rsid w:val="00BD1737"/>
    <w:rsid w:val="00BD377F"/>
    <w:rsid w:val="00BD3BED"/>
    <w:rsid w:val="00BD6311"/>
    <w:rsid w:val="00BE0F2E"/>
    <w:rsid w:val="00BE37B1"/>
    <w:rsid w:val="00BE4381"/>
    <w:rsid w:val="00BE6A67"/>
    <w:rsid w:val="00BF0908"/>
    <w:rsid w:val="00BF238E"/>
    <w:rsid w:val="00BF33E9"/>
    <w:rsid w:val="00BF34EC"/>
    <w:rsid w:val="00BF3F61"/>
    <w:rsid w:val="00BF5D76"/>
    <w:rsid w:val="00BF794D"/>
    <w:rsid w:val="00C00429"/>
    <w:rsid w:val="00C024C6"/>
    <w:rsid w:val="00C03774"/>
    <w:rsid w:val="00C041DE"/>
    <w:rsid w:val="00C04B49"/>
    <w:rsid w:val="00C0620E"/>
    <w:rsid w:val="00C07D53"/>
    <w:rsid w:val="00C146C1"/>
    <w:rsid w:val="00C21474"/>
    <w:rsid w:val="00C22693"/>
    <w:rsid w:val="00C23A61"/>
    <w:rsid w:val="00C23FAD"/>
    <w:rsid w:val="00C2434C"/>
    <w:rsid w:val="00C26E79"/>
    <w:rsid w:val="00C31491"/>
    <w:rsid w:val="00C316D0"/>
    <w:rsid w:val="00C31CF9"/>
    <w:rsid w:val="00C329A0"/>
    <w:rsid w:val="00C32DB5"/>
    <w:rsid w:val="00C33E83"/>
    <w:rsid w:val="00C3542B"/>
    <w:rsid w:val="00C3552A"/>
    <w:rsid w:val="00C37173"/>
    <w:rsid w:val="00C410F9"/>
    <w:rsid w:val="00C41A82"/>
    <w:rsid w:val="00C428A7"/>
    <w:rsid w:val="00C43285"/>
    <w:rsid w:val="00C4744F"/>
    <w:rsid w:val="00C5137D"/>
    <w:rsid w:val="00C51F45"/>
    <w:rsid w:val="00C53185"/>
    <w:rsid w:val="00C55F85"/>
    <w:rsid w:val="00C574DB"/>
    <w:rsid w:val="00C70A60"/>
    <w:rsid w:val="00C70A81"/>
    <w:rsid w:val="00C711C9"/>
    <w:rsid w:val="00C712B3"/>
    <w:rsid w:val="00C726A0"/>
    <w:rsid w:val="00C75825"/>
    <w:rsid w:val="00C76F72"/>
    <w:rsid w:val="00C77745"/>
    <w:rsid w:val="00C905D2"/>
    <w:rsid w:val="00C92868"/>
    <w:rsid w:val="00C9303B"/>
    <w:rsid w:val="00C93CD3"/>
    <w:rsid w:val="00C940A3"/>
    <w:rsid w:val="00C95D3B"/>
    <w:rsid w:val="00C961F0"/>
    <w:rsid w:val="00C96CFE"/>
    <w:rsid w:val="00C96D80"/>
    <w:rsid w:val="00C9749E"/>
    <w:rsid w:val="00CA037F"/>
    <w:rsid w:val="00CA1369"/>
    <w:rsid w:val="00CA1599"/>
    <w:rsid w:val="00CA457C"/>
    <w:rsid w:val="00CA70E3"/>
    <w:rsid w:val="00CB00FB"/>
    <w:rsid w:val="00CB17D9"/>
    <w:rsid w:val="00CB38F6"/>
    <w:rsid w:val="00CB4245"/>
    <w:rsid w:val="00CB49D5"/>
    <w:rsid w:val="00CB5AE5"/>
    <w:rsid w:val="00CB676A"/>
    <w:rsid w:val="00CB7E85"/>
    <w:rsid w:val="00CC3E5D"/>
    <w:rsid w:val="00CC3FF5"/>
    <w:rsid w:val="00CC5320"/>
    <w:rsid w:val="00CC613A"/>
    <w:rsid w:val="00CD1284"/>
    <w:rsid w:val="00CD1620"/>
    <w:rsid w:val="00CD1BAC"/>
    <w:rsid w:val="00CD22A0"/>
    <w:rsid w:val="00CD3DD1"/>
    <w:rsid w:val="00CD7653"/>
    <w:rsid w:val="00CE08D9"/>
    <w:rsid w:val="00CE0BBC"/>
    <w:rsid w:val="00CE34FF"/>
    <w:rsid w:val="00CE4555"/>
    <w:rsid w:val="00CE666B"/>
    <w:rsid w:val="00CE66DA"/>
    <w:rsid w:val="00CE6958"/>
    <w:rsid w:val="00CE6C49"/>
    <w:rsid w:val="00CF144E"/>
    <w:rsid w:val="00CF1E66"/>
    <w:rsid w:val="00CF28C0"/>
    <w:rsid w:val="00CF2D41"/>
    <w:rsid w:val="00CF3C56"/>
    <w:rsid w:val="00CF4010"/>
    <w:rsid w:val="00D029DA"/>
    <w:rsid w:val="00D06155"/>
    <w:rsid w:val="00D10741"/>
    <w:rsid w:val="00D10830"/>
    <w:rsid w:val="00D11C6C"/>
    <w:rsid w:val="00D11FC4"/>
    <w:rsid w:val="00D12579"/>
    <w:rsid w:val="00D13543"/>
    <w:rsid w:val="00D13660"/>
    <w:rsid w:val="00D14DA6"/>
    <w:rsid w:val="00D15D10"/>
    <w:rsid w:val="00D20132"/>
    <w:rsid w:val="00D209CA"/>
    <w:rsid w:val="00D2425D"/>
    <w:rsid w:val="00D24628"/>
    <w:rsid w:val="00D25FB2"/>
    <w:rsid w:val="00D26BED"/>
    <w:rsid w:val="00D27292"/>
    <w:rsid w:val="00D276E8"/>
    <w:rsid w:val="00D3005D"/>
    <w:rsid w:val="00D31458"/>
    <w:rsid w:val="00D3479A"/>
    <w:rsid w:val="00D34CBE"/>
    <w:rsid w:val="00D35C1C"/>
    <w:rsid w:val="00D364E7"/>
    <w:rsid w:val="00D36D8F"/>
    <w:rsid w:val="00D3718D"/>
    <w:rsid w:val="00D37BB7"/>
    <w:rsid w:val="00D410BA"/>
    <w:rsid w:val="00D41499"/>
    <w:rsid w:val="00D41E91"/>
    <w:rsid w:val="00D479CA"/>
    <w:rsid w:val="00D506C0"/>
    <w:rsid w:val="00D539D4"/>
    <w:rsid w:val="00D57876"/>
    <w:rsid w:val="00D6125E"/>
    <w:rsid w:val="00D6222E"/>
    <w:rsid w:val="00D63774"/>
    <w:rsid w:val="00D64948"/>
    <w:rsid w:val="00D70290"/>
    <w:rsid w:val="00D72AAC"/>
    <w:rsid w:val="00D7480E"/>
    <w:rsid w:val="00D74C4E"/>
    <w:rsid w:val="00D76CD5"/>
    <w:rsid w:val="00D805F1"/>
    <w:rsid w:val="00D81429"/>
    <w:rsid w:val="00D8167B"/>
    <w:rsid w:val="00D83770"/>
    <w:rsid w:val="00D84E19"/>
    <w:rsid w:val="00D872DE"/>
    <w:rsid w:val="00D9042B"/>
    <w:rsid w:val="00D92FD9"/>
    <w:rsid w:val="00D93424"/>
    <w:rsid w:val="00D95E8F"/>
    <w:rsid w:val="00D97E8C"/>
    <w:rsid w:val="00D97FEC"/>
    <w:rsid w:val="00DA01CD"/>
    <w:rsid w:val="00DA2F39"/>
    <w:rsid w:val="00DA52EE"/>
    <w:rsid w:val="00DA7ECE"/>
    <w:rsid w:val="00DA7F1E"/>
    <w:rsid w:val="00DB024D"/>
    <w:rsid w:val="00DB0D1A"/>
    <w:rsid w:val="00DB0FC0"/>
    <w:rsid w:val="00DB1A85"/>
    <w:rsid w:val="00DB241B"/>
    <w:rsid w:val="00DB3C85"/>
    <w:rsid w:val="00DB5504"/>
    <w:rsid w:val="00DB56C8"/>
    <w:rsid w:val="00DB5C67"/>
    <w:rsid w:val="00DB5D5D"/>
    <w:rsid w:val="00DB6686"/>
    <w:rsid w:val="00DB7DDA"/>
    <w:rsid w:val="00DC0EB0"/>
    <w:rsid w:val="00DC3281"/>
    <w:rsid w:val="00DC74F4"/>
    <w:rsid w:val="00DC7DD9"/>
    <w:rsid w:val="00DD1E83"/>
    <w:rsid w:val="00DD244E"/>
    <w:rsid w:val="00DD4D28"/>
    <w:rsid w:val="00DE2F05"/>
    <w:rsid w:val="00DE3472"/>
    <w:rsid w:val="00DE36C7"/>
    <w:rsid w:val="00DE5EF5"/>
    <w:rsid w:val="00DE6F83"/>
    <w:rsid w:val="00DE7704"/>
    <w:rsid w:val="00DF277A"/>
    <w:rsid w:val="00DF471A"/>
    <w:rsid w:val="00DF5470"/>
    <w:rsid w:val="00DF6D93"/>
    <w:rsid w:val="00DF71D9"/>
    <w:rsid w:val="00DF7A17"/>
    <w:rsid w:val="00E04A73"/>
    <w:rsid w:val="00E05F43"/>
    <w:rsid w:val="00E071C9"/>
    <w:rsid w:val="00E14E85"/>
    <w:rsid w:val="00E16A73"/>
    <w:rsid w:val="00E208FB"/>
    <w:rsid w:val="00E213AB"/>
    <w:rsid w:val="00E21BF4"/>
    <w:rsid w:val="00E227FA"/>
    <w:rsid w:val="00E2308A"/>
    <w:rsid w:val="00E26F27"/>
    <w:rsid w:val="00E31332"/>
    <w:rsid w:val="00E32166"/>
    <w:rsid w:val="00E354A4"/>
    <w:rsid w:val="00E362DF"/>
    <w:rsid w:val="00E371E9"/>
    <w:rsid w:val="00E37502"/>
    <w:rsid w:val="00E42422"/>
    <w:rsid w:val="00E429B6"/>
    <w:rsid w:val="00E43E66"/>
    <w:rsid w:val="00E4452E"/>
    <w:rsid w:val="00E46800"/>
    <w:rsid w:val="00E533AF"/>
    <w:rsid w:val="00E53DC9"/>
    <w:rsid w:val="00E54774"/>
    <w:rsid w:val="00E55E0C"/>
    <w:rsid w:val="00E602B6"/>
    <w:rsid w:val="00E60B6B"/>
    <w:rsid w:val="00E614ED"/>
    <w:rsid w:val="00E63340"/>
    <w:rsid w:val="00E65E51"/>
    <w:rsid w:val="00E67227"/>
    <w:rsid w:val="00E72D69"/>
    <w:rsid w:val="00E73740"/>
    <w:rsid w:val="00E74DB6"/>
    <w:rsid w:val="00E80E47"/>
    <w:rsid w:val="00E82E1A"/>
    <w:rsid w:val="00E83FFA"/>
    <w:rsid w:val="00E86667"/>
    <w:rsid w:val="00E86DE9"/>
    <w:rsid w:val="00E87B6F"/>
    <w:rsid w:val="00E87D3F"/>
    <w:rsid w:val="00E87E9A"/>
    <w:rsid w:val="00E90D5C"/>
    <w:rsid w:val="00E942E5"/>
    <w:rsid w:val="00E95783"/>
    <w:rsid w:val="00E96598"/>
    <w:rsid w:val="00EA2CB3"/>
    <w:rsid w:val="00EA2CB9"/>
    <w:rsid w:val="00EA5180"/>
    <w:rsid w:val="00EA5E60"/>
    <w:rsid w:val="00EA5F35"/>
    <w:rsid w:val="00EA740D"/>
    <w:rsid w:val="00EA78FF"/>
    <w:rsid w:val="00EB1D34"/>
    <w:rsid w:val="00EB54A7"/>
    <w:rsid w:val="00EC2393"/>
    <w:rsid w:val="00EC2E3B"/>
    <w:rsid w:val="00EC4243"/>
    <w:rsid w:val="00EC501F"/>
    <w:rsid w:val="00EC657B"/>
    <w:rsid w:val="00ED0626"/>
    <w:rsid w:val="00ED1FC8"/>
    <w:rsid w:val="00ED4668"/>
    <w:rsid w:val="00ED670B"/>
    <w:rsid w:val="00ED7832"/>
    <w:rsid w:val="00ED7871"/>
    <w:rsid w:val="00ED7FE5"/>
    <w:rsid w:val="00EE05A0"/>
    <w:rsid w:val="00EE2106"/>
    <w:rsid w:val="00EE2555"/>
    <w:rsid w:val="00EE3B9F"/>
    <w:rsid w:val="00EE52C7"/>
    <w:rsid w:val="00EE53AE"/>
    <w:rsid w:val="00EE643F"/>
    <w:rsid w:val="00EE7BC8"/>
    <w:rsid w:val="00EF0A4F"/>
    <w:rsid w:val="00EF393C"/>
    <w:rsid w:val="00EF3AC8"/>
    <w:rsid w:val="00EF4C0C"/>
    <w:rsid w:val="00EF5465"/>
    <w:rsid w:val="00EF614C"/>
    <w:rsid w:val="00EF6DAE"/>
    <w:rsid w:val="00EF7444"/>
    <w:rsid w:val="00EF75B3"/>
    <w:rsid w:val="00EF7EA0"/>
    <w:rsid w:val="00F019BC"/>
    <w:rsid w:val="00F06AC0"/>
    <w:rsid w:val="00F137CF"/>
    <w:rsid w:val="00F174D1"/>
    <w:rsid w:val="00F208EE"/>
    <w:rsid w:val="00F210C5"/>
    <w:rsid w:val="00F21425"/>
    <w:rsid w:val="00F22FFB"/>
    <w:rsid w:val="00F24495"/>
    <w:rsid w:val="00F2470A"/>
    <w:rsid w:val="00F256DC"/>
    <w:rsid w:val="00F273B2"/>
    <w:rsid w:val="00F342D6"/>
    <w:rsid w:val="00F35DA2"/>
    <w:rsid w:val="00F36930"/>
    <w:rsid w:val="00F45CE7"/>
    <w:rsid w:val="00F50F5C"/>
    <w:rsid w:val="00F52C77"/>
    <w:rsid w:val="00F56E73"/>
    <w:rsid w:val="00F61CF3"/>
    <w:rsid w:val="00F6213C"/>
    <w:rsid w:val="00F6251F"/>
    <w:rsid w:val="00F62F99"/>
    <w:rsid w:val="00F631F1"/>
    <w:rsid w:val="00F64330"/>
    <w:rsid w:val="00F655B1"/>
    <w:rsid w:val="00F669B2"/>
    <w:rsid w:val="00F709BE"/>
    <w:rsid w:val="00F754BA"/>
    <w:rsid w:val="00F756B2"/>
    <w:rsid w:val="00F758B4"/>
    <w:rsid w:val="00F77B8F"/>
    <w:rsid w:val="00F77FC8"/>
    <w:rsid w:val="00F807AF"/>
    <w:rsid w:val="00F82443"/>
    <w:rsid w:val="00F842FB"/>
    <w:rsid w:val="00F84E39"/>
    <w:rsid w:val="00F85EAD"/>
    <w:rsid w:val="00F86BE6"/>
    <w:rsid w:val="00F86F8C"/>
    <w:rsid w:val="00F8757B"/>
    <w:rsid w:val="00F87B76"/>
    <w:rsid w:val="00F90294"/>
    <w:rsid w:val="00F902B6"/>
    <w:rsid w:val="00F91FDE"/>
    <w:rsid w:val="00F928D4"/>
    <w:rsid w:val="00F93311"/>
    <w:rsid w:val="00F93CDA"/>
    <w:rsid w:val="00F93E00"/>
    <w:rsid w:val="00F95A3A"/>
    <w:rsid w:val="00F9661F"/>
    <w:rsid w:val="00F97B6E"/>
    <w:rsid w:val="00FA0701"/>
    <w:rsid w:val="00FA087A"/>
    <w:rsid w:val="00FA0F14"/>
    <w:rsid w:val="00FA2025"/>
    <w:rsid w:val="00FA285F"/>
    <w:rsid w:val="00FA311A"/>
    <w:rsid w:val="00FA4CB1"/>
    <w:rsid w:val="00FA4D54"/>
    <w:rsid w:val="00FB6063"/>
    <w:rsid w:val="00FB7FEC"/>
    <w:rsid w:val="00FC05B9"/>
    <w:rsid w:val="00FC12B9"/>
    <w:rsid w:val="00FC1477"/>
    <w:rsid w:val="00FC363D"/>
    <w:rsid w:val="00FC540B"/>
    <w:rsid w:val="00FC5549"/>
    <w:rsid w:val="00FC5BF8"/>
    <w:rsid w:val="00FD02B4"/>
    <w:rsid w:val="00FD1CF3"/>
    <w:rsid w:val="00FD2CCD"/>
    <w:rsid w:val="00FD465E"/>
    <w:rsid w:val="00FD5E40"/>
    <w:rsid w:val="00FD7229"/>
    <w:rsid w:val="00FD7A97"/>
    <w:rsid w:val="00FE1D0C"/>
    <w:rsid w:val="00FE1F65"/>
    <w:rsid w:val="00FE21F4"/>
    <w:rsid w:val="00FE2442"/>
    <w:rsid w:val="00FE34EE"/>
    <w:rsid w:val="00FE6093"/>
    <w:rsid w:val="00FE7CA1"/>
    <w:rsid w:val="00FE7EEE"/>
    <w:rsid w:val="00FF059A"/>
    <w:rsid w:val="00FF1447"/>
    <w:rsid w:val="00FF228C"/>
    <w:rsid w:val="00FF5A2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B102EE"/>
  <w15:chartTrackingRefBased/>
  <w15:docId w15:val="{F3D4F1E3-A82E-4E9B-AA7F-6B4E9A31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before="120" w:line="238" w:lineRule="auto"/>
        <w:ind w:left="624" w:right="6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E30"/>
    <w:rPr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254F5"/>
    <w:pPr>
      <w:keepNext/>
      <w:keepLines/>
      <w:pageBreakBefore/>
      <w:spacing w:before="0" w:line="240" w:lineRule="auto"/>
      <w:ind w:left="0" w:right="0"/>
      <w:outlineLvl w:val="0"/>
    </w:pPr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A70E3"/>
    <w:pPr>
      <w:keepNext/>
      <w:keepLines/>
      <w:spacing w:before="600"/>
      <w:ind w:left="0" w:right="0"/>
      <w:outlineLvl w:val="1"/>
    </w:pPr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13EEA"/>
    <w:pPr>
      <w:keepNext/>
      <w:keepLines/>
      <w:spacing w:before="480" w:after="120"/>
      <w:ind w:left="0" w:right="0"/>
      <w:outlineLvl w:val="2"/>
    </w:pPr>
    <w:rPr>
      <w:rFonts w:asciiTheme="majorHAnsi" w:eastAsiaTheme="majorEastAsia" w:hAnsiTheme="majorHAnsi" w:cstheme="majorBidi"/>
      <w:b/>
      <w:color w:val="000000" w:themeColor="text1"/>
      <w:sz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rsid w:val="00ED466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33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D57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33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D577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2A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D466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2A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254F5"/>
    <w:rPr>
      <w:rFonts w:asciiTheme="majorHAnsi" w:eastAsiaTheme="majorEastAsia" w:hAnsiTheme="majorHAnsi" w:cstheme="majorBidi"/>
      <w:b/>
      <w:color w:val="000000" w:themeColor="text1"/>
      <w:sz w:val="52"/>
      <w:szCs w:val="50"/>
    </w:rPr>
  </w:style>
  <w:style w:type="character" w:customStyle="1" w:styleId="Overskrift2Tegn">
    <w:name w:val="Overskrift 2 Tegn"/>
    <w:basedOn w:val="Standardskriftforavsnitt"/>
    <w:link w:val="Overskrift2"/>
    <w:rsid w:val="00CA70E3"/>
    <w:rPr>
      <w:rFonts w:asciiTheme="majorHAnsi" w:eastAsiaTheme="majorEastAsia" w:hAnsiTheme="majorHAnsi" w:cstheme="majorBidi"/>
      <w:b/>
      <w:color w:val="000000" w:themeColor="text1"/>
      <w:sz w:val="36"/>
      <w:szCs w:val="3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13EEA"/>
    <w:rPr>
      <w:rFonts w:asciiTheme="majorHAnsi" w:eastAsiaTheme="majorEastAsia" w:hAnsiTheme="majorHAnsi" w:cstheme="majorBidi"/>
      <w:b/>
      <w:color w:val="000000" w:themeColor="text1"/>
      <w:sz w:val="28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D4668"/>
    <w:rPr>
      <w:rFonts w:asciiTheme="majorHAnsi" w:eastAsiaTheme="majorEastAsia" w:hAnsiTheme="majorHAnsi" w:cstheme="majorBidi"/>
      <w:i/>
      <w:iCs/>
      <w:color w:val="2E733F" w:themeColor="accent1" w:themeShade="BF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D577D"/>
    <w:rPr>
      <w:rFonts w:asciiTheme="majorHAnsi" w:eastAsiaTheme="majorEastAsia" w:hAnsiTheme="majorHAnsi" w:cstheme="majorBidi"/>
      <w:color w:val="2E733F" w:themeColor="accent1" w:themeShade="BF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D577D"/>
    <w:rPr>
      <w:rFonts w:asciiTheme="majorHAnsi" w:eastAsiaTheme="majorEastAsia" w:hAnsiTheme="majorHAnsi" w:cstheme="majorBidi"/>
      <w:color w:val="1F4D2A" w:themeColor="accent1" w:themeShade="7F"/>
      <w:szCs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D4668"/>
    <w:rPr>
      <w:rFonts w:asciiTheme="majorHAnsi" w:eastAsiaTheme="majorEastAsia" w:hAnsiTheme="majorHAnsi" w:cstheme="majorBidi"/>
      <w:i/>
      <w:iCs/>
      <w:color w:val="1F4D2A" w:themeColor="accent1" w:themeShade="7F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694C5B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94C5B"/>
  </w:style>
  <w:style w:type="paragraph" w:styleId="Bunntekst">
    <w:name w:val="footer"/>
    <w:basedOn w:val="Normal"/>
    <w:link w:val="BunntekstTegn"/>
    <w:uiPriority w:val="99"/>
    <w:unhideWhenUsed/>
    <w:rsid w:val="008C7437"/>
    <w:pPr>
      <w:tabs>
        <w:tab w:val="center" w:pos="4513"/>
        <w:tab w:val="right" w:pos="9026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8C7437"/>
    <w:rPr>
      <w:sz w:val="20"/>
      <w:szCs w:val="20"/>
    </w:rPr>
  </w:style>
  <w:style w:type="table" w:styleId="Tabellrutenett">
    <w:name w:val="Table Grid"/>
    <w:basedOn w:val="Vanligtabell"/>
    <w:uiPriority w:val="39"/>
    <w:rsid w:val="0025469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E5E30"/>
    <w:rPr>
      <w:color w:val="808080"/>
    </w:rPr>
  </w:style>
  <w:style w:type="paragraph" w:styleId="Listeavsnitt">
    <w:name w:val="List Paragraph"/>
    <w:basedOn w:val="Normal"/>
    <w:uiPriority w:val="1"/>
    <w:qFormat/>
    <w:rsid w:val="00A617EB"/>
    <w:pPr>
      <w:numPr>
        <w:numId w:val="1"/>
      </w:numPr>
      <w:spacing w:before="240" w:after="380"/>
      <w:ind w:left="278" w:hanging="278"/>
      <w:contextualSpacing/>
    </w:pPr>
  </w:style>
  <w:style w:type="table" w:customStyle="1" w:styleId="InnlandetFylkeskommune">
    <w:name w:val="Innlandet Fylkeskommune"/>
    <w:basedOn w:val="Vanligtabell"/>
    <w:uiPriority w:val="99"/>
    <w:rsid w:val="005E0B05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E53DC9"/>
    <w:pPr>
      <w:contextualSpacing/>
    </w:pPr>
    <w:rPr>
      <w:rFonts w:ascii="Roboto Medium" w:eastAsiaTheme="majorEastAsia" w:hAnsi="Roboto Medium" w:cstheme="majorBidi"/>
      <w:kern w:val="28"/>
      <w:sz w:val="56"/>
      <w:szCs w:val="80"/>
    </w:rPr>
  </w:style>
  <w:style w:type="character" w:customStyle="1" w:styleId="TittelTegn">
    <w:name w:val="Tittel Tegn"/>
    <w:basedOn w:val="Standardskriftforavsnitt"/>
    <w:link w:val="Tittel"/>
    <w:uiPriority w:val="10"/>
    <w:rsid w:val="00E53DC9"/>
    <w:rPr>
      <w:rFonts w:ascii="Roboto Medium" w:eastAsiaTheme="majorEastAsia" w:hAnsi="Roboto Medium" w:cstheme="majorBidi"/>
      <w:kern w:val="28"/>
      <w:sz w:val="56"/>
      <w:szCs w:val="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0C23"/>
    <w:pPr>
      <w:spacing w:before="50" w:after="160"/>
    </w:pPr>
    <w:rPr>
      <w:rFonts w:eastAsiaTheme="minorEastAsia"/>
      <w:color w:val="000000" w:themeColor="text1"/>
      <w:sz w:val="42"/>
      <w:szCs w:val="4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0C23"/>
    <w:rPr>
      <w:rFonts w:eastAsiaTheme="minorEastAsia"/>
      <w:color w:val="000000" w:themeColor="text1"/>
      <w:sz w:val="42"/>
      <w:szCs w:val="4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4466"/>
    <w:pPr>
      <w:pageBreakBefore w:val="0"/>
      <w:spacing w:after="240" w:line="259" w:lineRule="auto"/>
      <w:outlineLvl w:val="9"/>
    </w:pPr>
    <w:rPr>
      <w:lang w:eastAsia="nb-NO"/>
    </w:r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B1D34"/>
    <w:pPr>
      <w:tabs>
        <w:tab w:val="left" w:pos="400"/>
        <w:tab w:val="left" w:pos="851"/>
        <w:tab w:val="right" w:leader="dot" w:pos="8469"/>
      </w:tabs>
    </w:pPr>
    <w:rPr>
      <w:b/>
      <w:noProof/>
    </w:rPr>
  </w:style>
  <w:style w:type="character" w:customStyle="1" w:styleId="INNH1Tegn">
    <w:name w:val="INNH 1 Tegn"/>
    <w:basedOn w:val="Standardskriftforavsnitt"/>
    <w:link w:val="INNH1"/>
    <w:uiPriority w:val="39"/>
    <w:rsid w:val="00EB1D34"/>
    <w:rPr>
      <w:b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1B4BFF"/>
    <w:pPr>
      <w:tabs>
        <w:tab w:val="left" w:pos="1232"/>
        <w:tab w:val="right" w:leader="dot" w:pos="8455"/>
      </w:tabs>
      <w:ind w:left="879"/>
    </w:pPr>
    <w:rPr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CC613A"/>
    <w:pPr>
      <w:tabs>
        <w:tab w:val="left" w:pos="1778"/>
        <w:tab w:val="right" w:leader="dot" w:pos="8455"/>
      </w:tabs>
      <w:spacing w:after="100"/>
      <w:ind w:left="1247"/>
    </w:pPr>
    <w:rPr>
      <w:i/>
      <w:noProof/>
    </w:rPr>
  </w:style>
  <w:style w:type="character" w:styleId="Hyperkobling">
    <w:name w:val="Hyperlink"/>
    <w:basedOn w:val="Standardskriftforavsnitt"/>
    <w:uiPriority w:val="99"/>
    <w:unhideWhenUsed/>
    <w:rsid w:val="00142EE5"/>
    <w:rPr>
      <w:color w:val="0563C1" w:themeColor="hyperlink"/>
      <w:u w:val="single"/>
    </w:rPr>
  </w:style>
  <w:style w:type="paragraph" w:customStyle="1" w:styleId="Ingress">
    <w:name w:val="Ingress"/>
    <w:basedOn w:val="Normal"/>
    <w:qFormat/>
    <w:rsid w:val="00FF228C"/>
    <w:pPr>
      <w:spacing w:before="280" w:after="280"/>
    </w:pPr>
    <w:rPr>
      <w:b/>
      <w:sz w:val="24"/>
      <w:szCs w:val="24"/>
    </w:rPr>
  </w:style>
  <w:style w:type="paragraph" w:customStyle="1" w:styleId="Undertittelmengdtekst">
    <w:name w:val="Undertittel mengdtekst"/>
    <w:basedOn w:val="Normal"/>
    <w:qFormat/>
    <w:rsid w:val="00CA70E3"/>
    <w:pPr>
      <w:spacing w:before="360" w:line="240" w:lineRule="auto"/>
      <w:ind w:left="0" w:right="0"/>
    </w:pPr>
    <w:rPr>
      <w:b/>
      <w:i/>
      <w:sz w:val="24"/>
      <w:szCs w:val="3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3640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36403"/>
    <w:rPr>
      <w:rFonts w:ascii="Segoe UI" w:hAnsi="Segoe UI" w:cs="Segoe UI"/>
      <w:sz w:val="18"/>
      <w:szCs w:val="18"/>
    </w:rPr>
  </w:style>
  <w:style w:type="character" w:styleId="Sterkutheving">
    <w:name w:val="Intense Emphasis"/>
    <w:uiPriority w:val="21"/>
    <w:semiHidden/>
    <w:rsid w:val="003465B9"/>
  </w:style>
  <w:style w:type="character" w:styleId="Svakreferanse">
    <w:name w:val="Subtle Reference"/>
    <w:basedOn w:val="Standardskriftforavsnitt"/>
    <w:uiPriority w:val="31"/>
    <w:semiHidden/>
    <w:rsid w:val="003465B9"/>
    <w:rPr>
      <w:smallCaps/>
      <w:color w:val="5A5A5A" w:themeColor="text1" w:themeTint="A5"/>
    </w:rPr>
  </w:style>
  <w:style w:type="paragraph" w:customStyle="1" w:styleId="Overskrift1Grnn">
    <w:name w:val="Overskrift 1 Grønn"/>
    <w:basedOn w:val="Overskrift1"/>
    <w:uiPriority w:val="10"/>
    <w:qFormat/>
    <w:rsid w:val="0059618D"/>
    <w:rPr>
      <w:color w:val="2F5743" w:themeColor="accent2"/>
    </w:rPr>
  </w:style>
  <w:style w:type="paragraph" w:customStyle="1" w:styleId="Overskrift2Grnn">
    <w:name w:val="Overskrift 2 Grønn"/>
    <w:basedOn w:val="Overskrift2"/>
    <w:uiPriority w:val="10"/>
    <w:qFormat/>
    <w:rsid w:val="0059618D"/>
    <w:rPr>
      <w:color w:val="2F5743" w:themeColor="accent2"/>
    </w:rPr>
  </w:style>
  <w:style w:type="paragraph" w:styleId="Ingenmellomrom">
    <w:name w:val="No Spacing"/>
    <w:uiPriority w:val="1"/>
    <w:qFormat/>
    <w:rsid w:val="004D5406"/>
    <w:pPr>
      <w:spacing w:before="0" w:line="240" w:lineRule="auto"/>
      <w:ind w:left="11" w:hanging="11"/>
      <w:jc w:val="both"/>
    </w:pPr>
    <w:rPr>
      <w:rFonts w:ascii="Times New Roman" w:eastAsia="Times New Roman" w:hAnsi="Times New Roman" w:cs="Times New Roman"/>
      <w:color w:val="000000"/>
      <w:sz w:val="24"/>
      <w:lang w:eastAsia="nb-NO"/>
    </w:rPr>
  </w:style>
  <w:style w:type="paragraph" w:customStyle="1" w:styleId="footnotedescription">
    <w:name w:val="footnote description"/>
    <w:next w:val="Normal"/>
    <w:link w:val="footnotedescriptionChar"/>
    <w:hidden/>
    <w:rsid w:val="00E87B6F"/>
    <w:pPr>
      <w:spacing w:line="240" w:lineRule="auto"/>
    </w:pPr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descriptionChar">
    <w:name w:val="footnote description Char"/>
    <w:link w:val="footnotedescription"/>
    <w:rsid w:val="00E87B6F"/>
    <w:rPr>
      <w:rFonts w:ascii="Calibri" w:eastAsia="Calibri" w:hAnsi="Calibri" w:cs="Calibri"/>
      <w:color w:val="000000"/>
      <w:sz w:val="16"/>
      <w:lang w:eastAsia="nb-NO"/>
    </w:rPr>
  </w:style>
  <w:style w:type="character" w:customStyle="1" w:styleId="footnotemark">
    <w:name w:val="footnote mark"/>
    <w:hidden/>
    <w:rsid w:val="00E87B6F"/>
    <w:rPr>
      <w:rFonts w:ascii="Calibri" w:eastAsia="Calibri" w:hAnsi="Calibri" w:cs="Calibri"/>
      <w:color w:val="000000"/>
      <w:sz w:val="14"/>
      <w:vertAlign w:val="superscript"/>
    </w:rPr>
  </w:style>
  <w:style w:type="table" w:customStyle="1" w:styleId="TableGrid">
    <w:name w:val="TableGrid"/>
    <w:rsid w:val="00E87B6F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C44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C4466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C446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44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4466"/>
    <w:rPr>
      <w:b/>
      <w:bCs/>
      <w:sz w:val="20"/>
      <w:szCs w:val="20"/>
    </w:rPr>
  </w:style>
  <w:style w:type="paragraph" w:customStyle="1" w:styleId="Overskrift2mednummer">
    <w:name w:val="Overskrift 2 med nummer"/>
    <w:basedOn w:val="INNH1"/>
    <w:link w:val="Overskrift2mednummerTegn"/>
    <w:rsid w:val="00C21474"/>
    <w:rPr>
      <w:bCs/>
    </w:rPr>
  </w:style>
  <w:style w:type="character" w:customStyle="1" w:styleId="Overskrift2mednummerTegn">
    <w:name w:val="Overskrift 2 med nummer Tegn"/>
    <w:basedOn w:val="INNH1Tegn"/>
    <w:link w:val="Overskrift2mednummer"/>
    <w:rsid w:val="00C21474"/>
    <w:rPr>
      <w:b/>
      <w:bCs/>
      <w:noProof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660" w:right="0"/>
    </w:pPr>
    <w:rPr>
      <w:rFonts w:eastAsiaTheme="minorEastAsia"/>
      <w:szCs w:val="22"/>
      <w:lang w:eastAsia="nb-NO"/>
    </w:rPr>
  </w:style>
  <w:style w:type="paragraph" w:styleId="INNH5">
    <w:name w:val="toc 5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880" w:right="0"/>
    </w:pPr>
    <w:rPr>
      <w:rFonts w:eastAsiaTheme="minorEastAsia"/>
      <w:szCs w:val="22"/>
      <w:lang w:eastAsia="nb-NO"/>
    </w:rPr>
  </w:style>
  <w:style w:type="paragraph" w:styleId="INNH6">
    <w:name w:val="toc 6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100" w:right="0"/>
    </w:pPr>
    <w:rPr>
      <w:rFonts w:eastAsiaTheme="minorEastAsia"/>
      <w:szCs w:val="22"/>
      <w:lang w:eastAsia="nb-NO"/>
    </w:rPr>
  </w:style>
  <w:style w:type="paragraph" w:styleId="INNH7">
    <w:name w:val="toc 7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320" w:right="0"/>
    </w:pPr>
    <w:rPr>
      <w:rFonts w:eastAsiaTheme="minorEastAsia"/>
      <w:szCs w:val="22"/>
      <w:lang w:eastAsia="nb-NO"/>
    </w:rPr>
  </w:style>
  <w:style w:type="paragraph" w:styleId="INNH8">
    <w:name w:val="toc 8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540" w:right="0"/>
    </w:pPr>
    <w:rPr>
      <w:rFonts w:eastAsiaTheme="minorEastAsia"/>
      <w:szCs w:val="22"/>
      <w:lang w:eastAsia="nb-NO"/>
    </w:rPr>
  </w:style>
  <w:style w:type="paragraph" w:styleId="INNH9">
    <w:name w:val="toc 9"/>
    <w:basedOn w:val="Normal"/>
    <w:next w:val="Normal"/>
    <w:autoRedefine/>
    <w:uiPriority w:val="39"/>
    <w:unhideWhenUsed/>
    <w:rsid w:val="00B750EA"/>
    <w:pPr>
      <w:spacing w:before="0" w:after="100" w:line="259" w:lineRule="auto"/>
      <w:ind w:left="1760" w:right="0"/>
    </w:pPr>
    <w:rPr>
      <w:rFonts w:eastAsiaTheme="minorEastAsia"/>
      <w:szCs w:val="22"/>
      <w:lang w:eastAsia="nb-NO"/>
    </w:rPr>
  </w:style>
  <w:style w:type="numbering" w:customStyle="1" w:styleId="Ingenliste1">
    <w:name w:val="Ingen liste1"/>
    <w:next w:val="Ingenliste"/>
    <w:uiPriority w:val="99"/>
    <w:semiHidden/>
    <w:unhideWhenUsed/>
    <w:rsid w:val="00323413"/>
  </w:style>
  <w:style w:type="table" w:customStyle="1" w:styleId="Tabellrutenett1">
    <w:name w:val="Tabellrutenett1"/>
    <w:basedOn w:val="Vanligtabell"/>
    <w:next w:val="Tabellrutenett"/>
    <w:uiPriority w:val="39"/>
    <w:rsid w:val="003234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nlandetFylkeskommune1">
    <w:name w:val="Innlandet Fylkeskommune1"/>
    <w:basedOn w:val="Vanligtabell"/>
    <w:uiPriority w:val="99"/>
    <w:rsid w:val="00323413"/>
    <w:pPr>
      <w:spacing w:line="240" w:lineRule="auto"/>
    </w:pPr>
    <w:tblPr>
      <w:tblBorders>
        <w:left w:val="single" w:sz="4" w:space="0" w:color="D9D1C8"/>
        <w:bottom w:val="single" w:sz="4" w:space="0" w:color="D9D1C8"/>
        <w:right w:val="single" w:sz="4" w:space="0" w:color="D9D1C8"/>
        <w:insideH w:val="single" w:sz="4" w:space="0" w:color="D9D1C8"/>
        <w:insideV w:val="single" w:sz="4" w:space="0" w:color="D9D1C8"/>
      </w:tblBorders>
      <w:tblCellMar>
        <w:top w:w="51" w:type="dxa"/>
        <w:left w:w="85" w:type="dxa"/>
        <w:bottom w:w="11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left w:val="nil"/>
          <w:right w:val="nil"/>
        </w:tcBorders>
        <w:shd w:val="clear" w:color="auto" w:fill="2F5743" w:themeFill="accent2"/>
      </w:tcPr>
    </w:tblStylePr>
  </w:style>
  <w:style w:type="table" w:customStyle="1" w:styleId="TableGrid1">
    <w:name w:val="TableGrid1"/>
    <w:rsid w:val="00323413"/>
    <w:pPr>
      <w:spacing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600CD3"/>
    <w:pPr>
      <w:widowControl w:val="0"/>
      <w:autoSpaceDE w:val="0"/>
      <w:autoSpaceDN w:val="0"/>
      <w:spacing w:before="0" w:line="240" w:lineRule="auto"/>
      <w:ind w:left="0" w:right="0"/>
    </w:pPr>
    <w:rPr>
      <w:rFonts w:eastAsia="Times New Roman" w:cs="Times New Roman"/>
      <w:sz w:val="24"/>
      <w:szCs w:val="24"/>
      <w:u w:val="single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600CD3"/>
    <w:rPr>
      <w:rFonts w:eastAsia="Times New Roman" w:cs="Times New Roman"/>
      <w:sz w:val="24"/>
      <w:szCs w:val="24"/>
      <w:u w:val="single"/>
      <w:lang w:val="en-US"/>
    </w:rPr>
  </w:style>
  <w:style w:type="character" w:styleId="Ulstomtale">
    <w:name w:val="Unresolved Mention"/>
    <w:basedOn w:val="Standardskriftforavsnitt"/>
    <w:uiPriority w:val="99"/>
    <w:semiHidden/>
    <w:unhideWhenUsed/>
    <w:rsid w:val="00323413"/>
    <w:rPr>
      <w:color w:val="605E5C"/>
      <w:shd w:val="clear" w:color="auto" w:fill="E1DFDD"/>
    </w:rPr>
  </w:style>
  <w:style w:type="paragraph" w:customStyle="1" w:styleId="Default">
    <w:name w:val="Default"/>
    <w:rsid w:val="0091376E"/>
    <w:pPr>
      <w:autoSpaceDE w:val="0"/>
      <w:autoSpaceDN w:val="0"/>
      <w:adjustRightInd w:val="0"/>
      <w:spacing w:before="0" w:line="240" w:lineRule="auto"/>
      <w:ind w:left="0" w:right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okumenttekst">
    <w:name w:val="dokumenttekst"/>
    <w:basedOn w:val="Normal"/>
    <w:rsid w:val="00A5476E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10830"/>
    <w:pPr>
      <w:spacing w:before="0" w:after="120" w:line="240" w:lineRule="auto"/>
      <w:ind w:left="0" w:right="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semiHidden/>
    <w:rsid w:val="00D10830"/>
    <w:rPr>
      <w:rFonts w:ascii="Times New Roman" w:eastAsia="Times New Roman" w:hAnsi="Times New Roman" w:cs="Times New Roman"/>
      <w:sz w:val="16"/>
      <w:szCs w:val="16"/>
    </w:rPr>
  </w:style>
  <w:style w:type="table" w:customStyle="1" w:styleId="TableGrid2">
    <w:name w:val="TableGrid2"/>
    <w:rsid w:val="001911A6"/>
    <w:pPr>
      <w:spacing w:before="0" w:line="240" w:lineRule="auto"/>
      <w:ind w:left="0" w:right="0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tnotetekst">
    <w:name w:val="footnote text"/>
    <w:basedOn w:val="Normal"/>
    <w:link w:val="FotnotetekstTegn"/>
    <w:semiHidden/>
    <w:rsid w:val="00A513EA"/>
    <w:pPr>
      <w:spacing w:before="0" w:line="240" w:lineRule="auto"/>
      <w:ind w:left="0" w:right="0"/>
    </w:pPr>
    <w:rPr>
      <w:rFonts w:ascii="Times New Roman" w:eastAsia="Times New Roman" w:hAnsi="Times New Roman" w:cs="Times New Roman"/>
      <w:sz w:val="20"/>
    </w:rPr>
  </w:style>
  <w:style w:type="character" w:customStyle="1" w:styleId="FotnotetekstTegn">
    <w:name w:val="Fotnotetekst Tegn"/>
    <w:basedOn w:val="Standardskriftforavsnitt"/>
    <w:link w:val="Fotnotetekst"/>
    <w:semiHidden/>
    <w:rsid w:val="00A513EA"/>
    <w:rPr>
      <w:rFonts w:ascii="Times New Roman" w:eastAsia="Times New Roman" w:hAnsi="Times New Roman" w:cs="Times New Roman"/>
      <w:sz w:val="20"/>
      <w:szCs w:val="20"/>
    </w:rPr>
  </w:style>
  <w:style w:type="character" w:styleId="Fotnotereferanse">
    <w:name w:val="footnote reference"/>
    <w:semiHidden/>
    <w:rsid w:val="00A513EA"/>
    <w:rPr>
      <w:vertAlign w:val="superscript"/>
    </w:rPr>
  </w:style>
  <w:style w:type="character" w:styleId="Fulgthyperkobling">
    <w:name w:val="FollowedHyperlink"/>
    <w:basedOn w:val="Standardskriftforavsnitt"/>
    <w:uiPriority w:val="99"/>
    <w:semiHidden/>
    <w:unhideWhenUsed/>
    <w:rsid w:val="00914328"/>
    <w:rPr>
      <w:color w:val="954F72" w:themeColor="followedHyperlink"/>
      <w:u w:val="single"/>
    </w:rPr>
  </w:style>
  <w:style w:type="table" w:styleId="Rutenettabelllys">
    <w:name w:val="Grid Table Light"/>
    <w:basedOn w:val="Vanligtabell"/>
    <w:uiPriority w:val="40"/>
    <w:rsid w:val="00F8244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3uthevingsfarge1">
    <w:name w:val="Grid Table 3 Accent 1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81CC93" w:themeColor="accent1" w:themeTint="99"/>
        <w:left w:val="single" w:sz="4" w:space="0" w:color="81CC93" w:themeColor="accent1" w:themeTint="99"/>
        <w:bottom w:val="single" w:sz="4" w:space="0" w:color="81CC93" w:themeColor="accent1" w:themeTint="99"/>
        <w:right w:val="single" w:sz="4" w:space="0" w:color="81CC93" w:themeColor="accent1" w:themeTint="99"/>
        <w:insideH w:val="single" w:sz="4" w:space="0" w:color="81CC93" w:themeColor="accent1" w:themeTint="99"/>
        <w:insideV w:val="single" w:sz="4" w:space="0" w:color="81CC9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DB" w:themeFill="accent1" w:themeFillTint="33"/>
      </w:tcPr>
    </w:tblStylePr>
    <w:tblStylePr w:type="band1Horz">
      <w:tblPr/>
      <w:tcPr>
        <w:shd w:val="clear" w:color="auto" w:fill="D5EEDB" w:themeFill="accent1" w:themeFillTint="33"/>
      </w:tcPr>
    </w:tblStylePr>
    <w:tblStylePr w:type="neCell">
      <w:tblPr/>
      <w:tcPr>
        <w:tcBorders>
          <w:bottom w:val="single" w:sz="4" w:space="0" w:color="81CC93" w:themeColor="accent1" w:themeTint="99"/>
        </w:tcBorders>
      </w:tcPr>
    </w:tblStylePr>
    <w:tblStylePr w:type="nwCell">
      <w:tblPr/>
      <w:tcPr>
        <w:tcBorders>
          <w:bottom w:val="single" w:sz="4" w:space="0" w:color="81CC93" w:themeColor="accent1" w:themeTint="99"/>
        </w:tcBorders>
      </w:tcPr>
    </w:tblStylePr>
    <w:tblStylePr w:type="seCell">
      <w:tblPr/>
      <w:tcPr>
        <w:tcBorders>
          <w:top w:val="single" w:sz="4" w:space="0" w:color="81CC93" w:themeColor="accent1" w:themeTint="99"/>
        </w:tcBorders>
      </w:tcPr>
    </w:tblStylePr>
    <w:tblStylePr w:type="swCell">
      <w:tblPr/>
      <w:tcPr>
        <w:tcBorders>
          <w:top w:val="single" w:sz="4" w:space="0" w:color="81CC9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F82443"/>
    <w:pPr>
      <w:spacing w:line="240" w:lineRule="auto"/>
    </w:pPr>
    <w:tblPr>
      <w:tblStyleRowBandSize w:val="1"/>
      <w:tblStyleColBandSize w:val="1"/>
      <w:tblBorders>
        <w:top w:val="single" w:sz="4" w:space="0" w:color="6CAF8E" w:themeColor="accent2" w:themeTint="99"/>
        <w:left w:val="single" w:sz="4" w:space="0" w:color="6CAF8E" w:themeColor="accent2" w:themeTint="99"/>
        <w:bottom w:val="single" w:sz="4" w:space="0" w:color="6CAF8E" w:themeColor="accent2" w:themeTint="99"/>
        <w:right w:val="single" w:sz="4" w:space="0" w:color="6CAF8E" w:themeColor="accent2" w:themeTint="99"/>
        <w:insideH w:val="single" w:sz="4" w:space="0" w:color="6CAF8E" w:themeColor="accent2" w:themeTint="99"/>
        <w:insideV w:val="single" w:sz="4" w:space="0" w:color="6CAF8E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4D9" w:themeFill="accent2" w:themeFillTint="33"/>
      </w:tcPr>
    </w:tblStylePr>
    <w:tblStylePr w:type="band1Horz">
      <w:tblPr/>
      <w:tcPr>
        <w:shd w:val="clear" w:color="auto" w:fill="CEE4D9" w:themeFill="accent2" w:themeFillTint="33"/>
      </w:tcPr>
    </w:tblStylePr>
    <w:tblStylePr w:type="neCell">
      <w:tblPr/>
      <w:tcPr>
        <w:tcBorders>
          <w:bottom w:val="single" w:sz="4" w:space="0" w:color="6CAF8E" w:themeColor="accent2" w:themeTint="99"/>
        </w:tcBorders>
      </w:tcPr>
    </w:tblStylePr>
    <w:tblStylePr w:type="nwCell">
      <w:tblPr/>
      <w:tcPr>
        <w:tcBorders>
          <w:bottom w:val="single" w:sz="4" w:space="0" w:color="6CAF8E" w:themeColor="accent2" w:themeTint="99"/>
        </w:tcBorders>
      </w:tcPr>
    </w:tblStylePr>
    <w:tblStylePr w:type="seCell">
      <w:tblPr/>
      <w:tcPr>
        <w:tcBorders>
          <w:top w:val="single" w:sz="4" w:space="0" w:color="6CAF8E" w:themeColor="accent2" w:themeTint="99"/>
        </w:tcBorders>
      </w:tcPr>
    </w:tblStylePr>
    <w:tblStylePr w:type="swCell">
      <w:tblPr/>
      <w:tcPr>
        <w:tcBorders>
          <w:top w:val="single" w:sz="4" w:space="0" w:color="6CAF8E" w:themeColor="accent2" w:themeTint="99"/>
        </w:tcBorders>
      </w:tcPr>
    </w:tblStylePr>
  </w:style>
  <w:style w:type="table" w:styleId="Rutenettabell4uthevingsfarge6">
    <w:name w:val="Grid Table 4 Accent 6"/>
    <w:basedOn w:val="Vanligtabell"/>
    <w:uiPriority w:val="49"/>
    <w:rsid w:val="00374F6B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Revisjon">
    <w:name w:val="Revision"/>
    <w:hidden/>
    <w:uiPriority w:val="99"/>
    <w:semiHidden/>
    <w:rsid w:val="003F2211"/>
    <w:pPr>
      <w:spacing w:before="0" w:line="240" w:lineRule="auto"/>
      <w:ind w:left="0" w:right="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2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yperlink" Target="https://www.nve.no/naturfare/utredning-av-naturfare/om-kart-og-kartlegging-av-naturfare/om-kartlegging-av-flaumfare/aktsomhetskart-for-flom/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yr.no/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s://vegkart.atlas.vegvesen.no/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www.varsom.no/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image" Target="media/image4.emf"/><Relationship Id="rId28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yperlink" Target="https://nve.no/naturfare/utredning-av-naturfare/flom-og-skredfare-i-din-kommune/" TargetMode="External"/><Relationship Id="rId31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yperlink" Target="http://www.v&#230;rio.no" TargetMode="Externa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reh\AppData\Local\Packages\Microsoft.MicrosoftEdge_8wekyb3d8bbwe\TempState\Downloads\Innlandet_fylkeskommune_dokument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57A7310A9940DDAF1AB2A70CC3F5B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147BFA5-65CF-4651-A66D-AA284C768C4B}"/>
      </w:docPartPr>
      <w:docPartBody>
        <w:p w:rsidR="00430944" w:rsidRDefault="00EF2AA2">
          <w:pPr>
            <w:pStyle w:val="4B57A7310A9940DDAF1AB2A70CC3F5B0"/>
          </w:pPr>
          <w:r w:rsidRPr="00343AA3">
            <w:rPr>
              <w:rStyle w:val="Plassholdertekst"/>
            </w:rPr>
            <w:t>Klikk eller trykk her for å skrive inn tekst.</w:t>
          </w:r>
        </w:p>
      </w:docPartBody>
    </w:docPart>
    <w:docPart>
      <w:docPartPr>
        <w:name w:val="E7F022376F6A4938924849B96924E45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AB3080E-D0E6-4E22-91F8-71C2E65FD75F}"/>
      </w:docPartPr>
      <w:docPartBody>
        <w:p w:rsidR="00EE55C1" w:rsidRDefault="00EE55C1" w:rsidP="00EE55C1">
          <w:pPr>
            <w:pStyle w:val="E7F022376F6A4938924849B96924E452"/>
          </w:pPr>
          <w:r w:rsidRPr="00225B5C">
            <w:rPr>
              <w:rStyle w:val="Plassholdertekst"/>
            </w:rPr>
            <w:t>[Tittel]</w:t>
          </w:r>
        </w:p>
      </w:docPartBody>
    </w:docPart>
    <w:docPart>
      <w:docPartPr>
        <w:name w:val="D4D85E9FC9F44B7BA2DA5C1D700892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9D58D05-295C-4635-990E-9E8E9032707F}"/>
      </w:docPartPr>
      <w:docPartBody>
        <w:p w:rsidR="005D4219" w:rsidRDefault="006920B0" w:rsidP="006920B0">
          <w:pPr>
            <w:pStyle w:val="D4D85E9FC9F44B7BA2DA5C1D70089254"/>
          </w:pPr>
          <w:r w:rsidRPr="00225B5C">
            <w:rPr>
              <w:rStyle w:val="Plassholdertekst"/>
            </w:rPr>
            <w:t>[Dokumenttype]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AA2"/>
    <w:rsid w:val="00056E82"/>
    <w:rsid w:val="00082095"/>
    <w:rsid w:val="0009331A"/>
    <w:rsid w:val="000F438A"/>
    <w:rsid w:val="000F6067"/>
    <w:rsid w:val="00111692"/>
    <w:rsid w:val="00166774"/>
    <w:rsid w:val="0018309E"/>
    <w:rsid w:val="001C1EA7"/>
    <w:rsid w:val="00235E70"/>
    <w:rsid w:val="002F5B7E"/>
    <w:rsid w:val="003229C5"/>
    <w:rsid w:val="00430944"/>
    <w:rsid w:val="00465223"/>
    <w:rsid w:val="004734A4"/>
    <w:rsid w:val="004951F8"/>
    <w:rsid w:val="004D3D95"/>
    <w:rsid w:val="005D4219"/>
    <w:rsid w:val="00622E73"/>
    <w:rsid w:val="00654B82"/>
    <w:rsid w:val="006920B0"/>
    <w:rsid w:val="00762D80"/>
    <w:rsid w:val="007D4C0D"/>
    <w:rsid w:val="00820EA7"/>
    <w:rsid w:val="00833B95"/>
    <w:rsid w:val="00833E90"/>
    <w:rsid w:val="008A358B"/>
    <w:rsid w:val="008E69B2"/>
    <w:rsid w:val="00955634"/>
    <w:rsid w:val="00992A5A"/>
    <w:rsid w:val="009C16BC"/>
    <w:rsid w:val="00A45BFA"/>
    <w:rsid w:val="00A82909"/>
    <w:rsid w:val="00AE05D8"/>
    <w:rsid w:val="00AF19B0"/>
    <w:rsid w:val="00CD7653"/>
    <w:rsid w:val="00D74991"/>
    <w:rsid w:val="00DE1AF7"/>
    <w:rsid w:val="00DF48ED"/>
    <w:rsid w:val="00E37390"/>
    <w:rsid w:val="00E41B07"/>
    <w:rsid w:val="00E5130F"/>
    <w:rsid w:val="00E91D88"/>
    <w:rsid w:val="00EE16F7"/>
    <w:rsid w:val="00EE55C1"/>
    <w:rsid w:val="00EF2AA2"/>
    <w:rsid w:val="00F029F6"/>
    <w:rsid w:val="00FE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920B0"/>
    <w:rPr>
      <w:color w:val="808080"/>
    </w:rPr>
  </w:style>
  <w:style w:type="paragraph" w:customStyle="1" w:styleId="4B57A7310A9940DDAF1AB2A70CC3F5B0">
    <w:name w:val="4B57A7310A9940DDAF1AB2A70CC3F5B0"/>
  </w:style>
  <w:style w:type="paragraph" w:customStyle="1" w:styleId="E7F022376F6A4938924849B96924E452">
    <w:name w:val="E7F022376F6A4938924849B96924E452"/>
    <w:rsid w:val="00EE55C1"/>
  </w:style>
  <w:style w:type="paragraph" w:customStyle="1" w:styleId="D4D85E9FC9F44B7BA2DA5C1D70089254">
    <w:name w:val="D4D85E9FC9F44B7BA2DA5C1D70089254"/>
    <w:rsid w:val="006920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Innlandet fylkeskommun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E9B55"/>
      </a:accent1>
      <a:accent2>
        <a:srgbClr val="2F5743"/>
      </a:accent2>
      <a:accent3>
        <a:srgbClr val="D3CFC9"/>
      </a:accent3>
      <a:accent4>
        <a:srgbClr val="F3F0ED"/>
      </a:accent4>
      <a:accent5>
        <a:srgbClr val="5F0001"/>
      </a:accent5>
      <a:accent6>
        <a:srgbClr val="70AD47"/>
      </a:accent6>
      <a:hlink>
        <a:srgbClr val="0563C1"/>
      </a:hlink>
      <a:folHlink>
        <a:srgbClr val="954F72"/>
      </a:folHlink>
    </a:clrScheme>
    <a:fontScheme name="Innlandet fylkeskommune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tittel> Plan for håndtering av skred og flom</tittel>
  <doktyp>Planer</doktyp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B369B-CCEA-4D8F-9E4F-1534FE2AD680}">
  <ds:schemaRefs/>
</ds:datastoreItem>
</file>

<file path=customXml/itemProps2.xml><?xml version="1.0" encoding="utf-8"?>
<ds:datastoreItem xmlns:ds="http://schemas.openxmlformats.org/officeDocument/2006/customXml" ds:itemID="{A7FF8089-6337-4BE0-9004-3C19E4D43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AD2658-07A4-4F42-91CB-A45FD65600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5EE2E3-40F0-44CD-A706-911CBEA1E75E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5.xml><?xml version="1.0" encoding="utf-8"?>
<ds:datastoreItem xmlns:ds="http://schemas.openxmlformats.org/officeDocument/2006/customXml" ds:itemID="{DB972797-9D0E-4987-AE07-DBAEDE906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Innlandet_fylkeskommune_dokumentmal</Template>
  <TotalTime>1034</TotalTime>
  <Pages>5</Pages>
  <Words>541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Rehder Ann-Kristin</dc:creator>
  <cp:keywords/>
  <dc:description/>
  <cp:lastModifiedBy>Røislien, Kjersti</cp:lastModifiedBy>
  <cp:revision>396</cp:revision>
  <cp:lastPrinted>2020-03-23T14:02:00Z</cp:lastPrinted>
  <dcterms:created xsi:type="dcterms:W3CDTF">2020-03-23T14:00:00Z</dcterms:created>
  <dcterms:modified xsi:type="dcterms:W3CDTF">2026-08-28T11:35:00Z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ANNREH@vegvesen.no</vt:lpwstr>
  </property>
  <property fmtid="{D5CDD505-2E9C-101B-9397-08002B2CF9AE}" pid="5" name="MSIP_Label_e5fbf486-f09d-4a86-8810-b4add863c98a_SetDate">
    <vt:lpwstr>2019-07-31T11:03:52.7815703Z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d632dbe2-7db9-4d0e-b7ae-9fa8b25b211d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0x01010063D73AD5766E1849A018467F155D94B6</vt:lpwstr>
  </property>
  <property fmtid="{D5CDD505-2E9C-101B-9397-08002B2CF9AE}" pid="12" name="MediaServiceImageTags">
    <vt:lpwstr/>
  </property>
</Properties>
</file>